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4E" w:rsidRPr="000623CA" w:rsidRDefault="00A62D5A">
      <w:pPr>
        <w:pStyle w:val="Overskrift3"/>
        <w:spacing w:before="55"/>
        <w:rPr>
          <w:b w:val="0"/>
          <w:bCs w:val="0"/>
          <w:lang w:val="nb-NO"/>
        </w:rPr>
      </w:pPr>
      <w:r>
        <w:rPr>
          <w:noProof/>
          <w:lang w:val="nb-NO" w:eastAsia="nb-NO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95250</wp:posOffset>
                </wp:positionV>
                <wp:extent cx="7556500" cy="10221595"/>
                <wp:effectExtent l="0" t="0" r="0" b="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0" cy="10221595"/>
                          <a:chOff x="0" y="0"/>
                          <a:chExt cx="11900" cy="16097"/>
                        </a:xfrm>
                      </wpg:grpSpPr>
                      <wpg:grpSp>
                        <wpg:cNvPr id="10" name="Group 15"/>
                        <wpg:cNvGrpSpPr>
                          <a:grpSpLocks/>
                        </wpg:cNvGrpSpPr>
                        <wpg:grpSpPr bwMode="auto">
                          <a:xfrm>
                            <a:off x="691" y="955"/>
                            <a:ext cx="10517" cy="2"/>
                            <a:chOff x="691" y="955"/>
                            <a:chExt cx="10517" cy="2"/>
                          </a:xfrm>
                        </wpg:grpSpPr>
                        <wps:wsp>
                          <wps:cNvPr id="11" name="Freeform 17"/>
                          <wps:cNvSpPr>
                            <a:spLocks/>
                          </wps:cNvSpPr>
                          <wps:spPr bwMode="auto">
                            <a:xfrm>
                              <a:off x="691" y="955"/>
                              <a:ext cx="10517" cy="2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10517"/>
                                <a:gd name="T2" fmla="+- 0 11208 691"/>
                                <a:gd name="T3" fmla="*/ T2 w 105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17">
                                  <a:moveTo>
                                    <a:pt x="0" y="0"/>
                                  </a:moveTo>
                                  <a:lnTo>
                                    <a:pt x="10517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2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899" cy="1609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13" name="Group 13"/>
                        <wpg:cNvGrpSpPr>
                          <a:grpSpLocks/>
                        </wpg:cNvGrpSpPr>
                        <wpg:grpSpPr bwMode="auto">
                          <a:xfrm>
                            <a:off x="1440" y="13135"/>
                            <a:ext cx="48" cy="12"/>
                            <a:chOff x="1440" y="13135"/>
                            <a:chExt cx="48" cy="12"/>
                          </a:xfrm>
                        </wpg:grpSpPr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440" y="13135"/>
                              <a:ext cx="48" cy="12"/>
                            </a:xfrm>
                            <a:custGeom>
                              <a:avLst/>
                              <a:gdLst>
                                <a:gd name="T0" fmla="+- 0 1440 1440"/>
                                <a:gd name="T1" fmla="*/ T0 w 48"/>
                                <a:gd name="T2" fmla="+- 0 13141 13135"/>
                                <a:gd name="T3" fmla="*/ 13141 h 12"/>
                                <a:gd name="T4" fmla="+- 0 1488 1440"/>
                                <a:gd name="T5" fmla="*/ T4 w 48"/>
                                <a:gd name="T6" fmla="+- 0 13141 13135"/>
                                <a:gd name="T7" fmla="*/ 13141 h 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48" h="12">
                                  <a:moveTo>
                                    <a:pt x="0" y="6"/>
                                  </a:moveTo>
                                  <a:lnTo>
                                    <a:pt x="48" y="6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FF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1"/>
                        <wpg:cNvGrpSpPr>
                          <a:grpSpLocks/>
                        </wpg:cNvGrpSpPr>
                        <wpg:grpSpPr bwMode="auto">
                          <a:xfrm>
                            <a:off x="547" y="12982"/>
                            <a:ext cx="2" cy="257"/>
                            <a:chOff x="547" y="12982"/>
                            <a:chExt cx="2" cy="257"/>
                          </a:xfrm>
                        </wpg:grpSpPr>
                        <wps:wsp>
                          <wps:cNvPr id="16" name="Freeform 12"/>
                          <wps:cNvSpPr>
                            <a:spLocks/>
                          </wps:cNvSpPr>
                          <wps:spPr bwMode="auto">
                            <a:xfrm>
                              <a:off x="547" y="12982"/>
                              <a:ext cx="2" cy="257"/>
                            </a:xfrm>
                            <a:custGeom>
                              <a:avLst/>
                              <a:gdLst>
                                <a:gd name="T0" fmla="+- 0 12982 12982"/>
                                <a:gd name="T1" fmla="*/ 12982 h 257"/>
                                <a:gd name="T2" fmla="+- 0 13238 12982"/>
                                <a:gd name="T3" fmla="*/ 13238 h 25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7">
                                  <a:moveTo>
                                    <a:pt x="0" y="0"/>
                                  </a:moveTo>
                                  <a:lnTo>
                                    <a:pt x="0" y="256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6077FF04" id="Group 10" o:spid="_x0000_s1026" style="position:absolute;margin-left:0;margin-top:7.5pt;width:595pt;height:804.85pt;z-index:-251659776;mso-position-horizontal-relative:page;mso-position-vertical-relative:page" coordsize="11900,16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">
                <v:group id="Group 15" o:spid="_x0000_s1027" style="position:absolute;left:691;top:955;width:10517;height:2" coordorigin="691,955" coordsize="105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7" o:spid="_x0000_s1028" style="position:absolute;left:691;top:955;width:10517;height:2;visibility:visible;mso-wrap-style:square;v-text-anchor:top" coordsize="105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" path="m,l10517,e" filled="f" strokeweight=".82pt">
                    <v:path arrowok="t" o:connecttype="custom" o:connectlocs="0,0;10517,0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" o:spid="_x0000_s1029" type="#_x0000_t75" style="position:absolute;width:11899;height:16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">
                    <v:imagedata r:id="rId7" o:title=""/>
                  </v:shape>
                </v:group>
                <v:group id="Group 13" o:spid="_x0000_s1030" style="position:absolute;left:1440;top:13135;width:48;height:12" coordorigin="1440,13135" coordsize="4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4" o:spid="_x0000_s1031" style="position:absolute;left:1440;top:13135;width:48;height:12;visibility:visible;mso-wrap-style:square;v-text-anchor:top" coordsize="4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" path="m,6r48,e" filled="f" strokecolor="#ff0101" strokeweight=".7pt">
                    <v:path arrowok="t" o:connecttype="custom" o:connectlocs="0,13141;48,13141" o:connectangles="0,0"/>
                  </v:shape>
                </v:group>
                <v:group id="Group 11" o:spid="_x0000_s1032" style="position:absolute;left:547;top:12982;width:2;height:257" coordorigin="547,12982" coordsize="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2" o:spid="_x0000_s1033" style="position:absolute;left:547;top:12982;width:2;height:257;visibility:visible;mso-wrap-style:square;v-text-anchor:top" coordsize="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" path="m,l,256e" filled="f" strokeweight=".82pt">
                    <v:path arrowok="t" o:connecttype="custom" o:connectlocs="0,12982;0,13238" o:connectangles="0,0"/>
                  </v:shape>
                </v:group>
                <w10:wrap anchorx="page" anchory="page"/>
              </v:group>
            </w:pict>
          </mc:Fallback>
        </mc:AlternateContent>
      </w:r>
      <w:r w:rsidR="000623CA" w:rsidRPr="000623CA">
        <w:rPr>
          <w:spacing w:val="-1"/>
          <w:lang w:val="nb-NO"/>
        </w:rPr>
        <w:t>KONTRAKT:</w:t>
      </w:r>
      <w:r w:rsidR="000623CA" w:rsidRPr="000623CA">
        <w:rPr>
          <w:lang w:val="nb-NO"/>
        </w:rPr>
        <w:t xml:space="preserve"> </w:t>
      </w:r>
      <w:r w:rsidR="00287A39">
        <w:rPr>
          <w:spacing w:val="-1"/>
          <w:lang w:val="nb-NO"/>
        </w:rPr>
        <w:t>1008</w:t>
      </w:r>
      <w:r w:rsidR="00F512EE">
        <w:rPr>
          <w:spacing w:val="-1"/>
          <w:lang w:val="nb-NO"/>
        </w:rPr>
        <w:t>11</w:t>
      </w:r>
    </w:p>
    <w:p w:rsidR="00D11D4E" w:rsidRPr="000623CA" w:rsidRDefault="00287A39">
      <w:pPr>
        <w:tabs>
          <w:tab w:val="left" w:pos="9171"/>
        </w:tabs>
        <w:spacing w:before="3"/>
        <w:ind w:left="100"/>
        <w:rPr>
          <w:rFonts w:ascii="Cambria" w:eastAsia="Cambria" w:hAnsi="Cambria" w:cs="Cambria"/>
          <w:lang w:val="nb-NO"/>
        </w:rPr>
      </w:pPr>
      <w:r>
        <w:rPr>
          <w:rFonts w:ascii="Cambria" w:hAnsi="Cambria"/>
          <w:b/>
          <w:spacing w:val="-1"/>
          <w:lang w:val="nb-NO"/>
        </w:rPr>
        <w:t>VEDLEGG</w:t>
      </w:r>
      <w:r w:rsidR="000623CA" w:rsidRPr="000623CA">
        <w:rPr>
          <w:rFonts w:ascii="Cambria" w:hAnsi="Cambria"/>
          <w:b/>
          <w:lang w:val="nb-NO"/>
        </w:rPr>
        <w:t xml:space="preserve"> </w:t>
      </w:r>
      <w:r w:rsidR="00BA26CB">
        <w:rPr>
          <w:rFonts w:ascii="Cambria" w:hAnsi="Cambria"/>
          <w:b/>
          <w:lang w:val="nb-NO"/>
        </w:rPr>
        <w:t xml:space="preserve">L-6 </w:t>
      </w:r>
      <w:r w:rsidR="000623CA" w:rsidRPr="000623CA">
        <w:rPr>
          <w:rFonts w:ascii="Cambria" w:hAnsi="Cambria"/>
          <w:b/>
          <w:spacing w:val="-1"/>
          <w:lang w:val="nb-NO"/>
        </w:rPr>
        <w:t xml:space="preserve">FORSVARSMATERIELLS ETISKE </w:t>
      </w:r>
      <w:r w:rsidR="00C27AD2">
        <w:rPr>
          <w:rFonts w:ascii="Cambria" w:hAnsi="Cambria"/>
          <w:b/>
          <w:spacing w:val="-2"/>
          <w:lang w:val="nb-NO"/>
        </w:rPr>
        <w:t>REGL</w:t>
      </w:r>
      <w:r w:rsidR="000623CA" w:rsidRPr="000623CA">
        <w:rPr>
          <w:rFonts w:ascii="Cambria" w:hAnsi="Cambria"/>
          <w:b/>
          <w:spacing w:val="-2"/>
          <w:lang w:val="nb-NO"/>
        </w:rPr>
        <w:t>ER</w:t>
      </w:r>
      <w:r w:rsidR="000623CA" w:rsidRPr="000623CA">
        <w:rPr>
          <w:rFonts w:ascii="Cambria" w:hAnsi="Cambria"/>
          <w:b/>
          <w:spacing w:val="-1"/>
          <w:lang w:val="nb-NO"/>
        </w:rPr>
        <w:t xml:space="preserve"> FOR LEVERANDØRER</w:t>
      </w:r>
      <w:r w:rsidR="000623CA" w:rsidRPr="000623CA">
        <w:rPr>
          <w:rFonts w:ascii="Cambria" w:hAnsi="Cambria"/>
          <w:b/>
          <w:spacing w:val="-1"/>
          <w:lang w:val="nb-NO"/>
        </w:rPr>
        <w:tab/>
        <w:t>Side</w:t>
      </w:r>
      <w:r w:rsidR="000623CA" w:rsidRPr="000623CA">
        <w:rPr>
          <w:rFonts w:ascii="Cambria" w:hAnsi="Cambria"/>
          <w:b/>
          <w:lang w:val="nb-NO"/>
        </w:rPr>
        <w:t xml:space="preserve"> 1</w:t>
      </w:r>
      <w:r w:rsidR="000623CA" w:rsidRPr="000623CA">
        <w:rPr>
          <w:rFonts w:ascii="Cambria" w:hAnsi="Cambria"/>
          <w:b/>
          <w:spacing w:val="-2"/>
          <w:lang w:val="nb-NO"/>
        </w:rPr>
        <w:t xml:space="preserve"> </w:t>
      </w:r>
      <w:r w:rsidR="000623CA" w:rsidRPr="000623CA">
        <w:rPr>
          <w:rFonts w:ascii="Cambria" w:hAnsi="Cambria"/>
          <w:b/>
          <w:spacing w:val="-1"/>
          <w:lang w:val="nb-NO"/>
        </w:rPr>
        <w:t>av</w:t>
      </w:r>
      <w:r w:rsidR="000623CA" w:rsidRPr="000623CA">
        <w:rPr>
          <w:rFonts w:ascii="Cambria" w:hAnsi="Cambria"/>
          <w:b/>
          <w:lang w:val="nb-NO"/>
        </w:rPr>
        <w:t xml:space="preserve"> 3</w:t>
      </w: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before="15" w:line="260" w:lineRule="exact"/>
        <w:rPr>
          <w:sz w:val="26"/>
          <w:szCs w:val="26"/>
          <w:lang w:val="nb-NO"/>
        </w:rPr>
      </w:pPr>
    </w:p>
    <w:p w:rsidR="00D11D4E" w:rsidRPr="00062D8F" w:rsidRDefault="000623CA">
      <w:pPr>
        <w:spacing w:before="49"/>
        <w:ind w:left="1434"/>
        <w:rPr>
          <w:rFonts w:ascii="Cambria" w:eastAsia="Cambria" w:hAnsi="Cambria" w:cs="Cambria"/>
          <w:sz w:val="36"/>
          <w:szCs w:val="36"/>
          <w:lang w:val="nb-NO"/>
        </w:rPr>
      </w:pPr>
      <w:r w:rsidRPr="00062D8F">
        <w:rPr>
          <w:rFonts w:ascii="Cambria" w:hAnsi="Cambria"/>
          <w:b/>
          <w:spacing w:val="-1"/>
          <w:sz w:val="36"/>
          <w:lang w:val="nb-NO"/>
        </w:rPr>
        <w:t>Forsvarsmateriell</w:t>
      </w:r>
      <w:r w:rsidR="00062D8F" w:rsidRPr="00062D8F">
        <w:rPr>
          <w:rFonts w:ascii="Cambria" w:hAnsi="Cambria"/>
          <w:b/>
          <w:spacing w:val="-1"/>
          <w:sz w:val="36"/>
          <w:lang w:val="nb-NO"/>
        </w:rPr>
        <w:t>s</w:t>
      </w:r>
      <w:r w:rsidRPr="00062D8F">
        <w:rPr>
          <w:rFonts w:ascii="Cambria" w:hAnsi="Cambria"/>
          <w:b/>
          <w:spacing w:val="-6"/>
          <w:sz w:val="36"/>
          <w:lang w:val="nb-NO"/>
        </w:rPr>
        <w:t xml:space="preserve"> </w:t>
      </w:r>
      <w:r w:rsidRPr="00062D8F">
        <w:rPr>
          <w:rFonts w:ascii="Cambria" w:hAnsi="Cambria"/>
          <w:b/>
          <w:spacing w:val="-1"/>
          <w:sz w:val="36"/>
          <w:lang w:val="nb-NO"/>
        </w:rPr>
        <w:t>etiske</w:t>
      </w:r>
      <w:r w:rsidRPr="00062D8F">
        <w:rPr>
          <w:rFonts w:ascii="Cambria" w:hAnsi="Cambria"/>
          <w:b/>
          <w:spacing w:val="-6"/>
          <w:sz w:val="36"/>
          <w:lang w:val="nb-NO"/>
        </w:rPr>
        <w:t xml:space="preserve"> </w:t>
      </w:r>
      <w:r w:rsidRPr="00062D8F">
        <w:rPr>
          <w:rFonts w:ascii="Cambria" w:hAnsi="Cambria"/>
          <w:b/>
          <w:spacing w:val="-2"/>
          <w:sz w:val="36"/>
          <w:lang w:val="nb-NO"/>
        </w:rPr>
        <w:t>krav</w:t>
      </w:r>
      <w:r w:rsidRPr="00062D8F">
        <w:rPr>
          <w:rFonts w:ascii="Cambria" w:hAnsi="Cambria"/>
          <w:b/>
          <w:spacing w:val="-6"/>
          <w:sz w:val="36"/>
          <w:lang w:val="nb-NO"/>
        </w:rPr>
        <w:t xml:space="preserve"> </w:t>
      </w:r>
      <w:r w:rsidRPr="00062D8F">
        <w:rPr>
          <w:rFonts w:ascii="Cambria" w:hAnsi="Cambria"/>
          <w:b/>
          <w:spacing w:val="-1"/>
          <w:sz w:val="36"/>
          <w:lang w:val="nb-NO"/>
        </w:rPr>
        <w:t>til</w:t>
      </w:r>
      <w:r w:rsidRPr="00062D8F">
        <w:rPr>
          <w:rFonts w:ascii="Cambria" w:hAnsi="Cambria"/>
          <w:b/>
          <w:spacing w:val="-6"/>
          <w:sz w:val="36"/>
          <w:lang w:val="nb-NO"/>
        </w:rPr>
        <w:t xml:space="preserve"> </w:t>
      </w:r>
      <w:r w:rsidRPr="00062D8F">
        <w:rPr>
          <w:rFonts w:ascii="Cambria" w:hAnsi="Cambria"/>
          <w:b/>
          <w:spacing w:val="-1"/>
          <w:sz w:val="36"/>
          <w:lang w:val="nb-NO"/>
        </w:rPr>
        <w:t>leverandører</w:t>
      </w:r>
    </w:p>
    <w:p w:rsidR="00D11D4E" w:rsidRPr="00062D8F" w:rsidRDefault="00D11D4E">
      <w:pPr>
        <w:spacing w:before="4" w:line="320" w:lineRule="exact"/>
        <w:rPr>
          <w:sz w:val="32"/>
          <w:szCs w:val="32"/>
          <w:lang w:val="nb-NO"/>
        </w:rPr>
      </w:pPr>
    </w:p>
    <w:p w:rsidR="00D11D4E" w:rsidRPr="00062D8F" w:rsidRDefault="00D11D4E">
      <w:pPr>
        <w:spacing w:line="360" w:lineRule="exact"/>
        <w:rPr>
          <w:sz w:val="36"/>
          <w:szCs w:val="36"/>
          <w:lang w:val="nb-NO"/>
        </w:rPr>
      </w:pPr>
    </w:p>
    <w:p w:rsidR="00D11D4E" w:rsidRPr="00062D8F" w:rsidRDefault="00BA26CB" w:rsidP="00BA26CB">
      <w:pPr>
        <w:tabs>
          <w:tab w:val="left" w:pos="2970"/>
        </w:tabs>
        <w:spacing w:line="360" w:lineRule="exact"/>
        <w:rPr>
          <w:sz w:val="36"/>
          <w:szCs w:val="36"/>
          <w:lang w:val="nb-NO"/>
        </w:rPr>
      </w:pPr>
      <w:r w:rsidRPr="00062D8F">
        <w:rPr>
          <w:sz w:val="36"/>
          <w:szCs w:val="36"/>
          <w:lang w:val="nb-NO"/>
        </w:rPr>
        <w:tab/>
      </w: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0" w:name="1._Bakgrunn"/>
      <w:bookmarkEnd w:id="0"/>
      <w:r>
        <w:rPr>
          <w:color w:val="004E6C"/>
          <w:spacing w:val="20"/>
        </w:rPr>
        <w:t>B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K</w:t>
      </w:r>
      <w:r>
        <w:rPr>
          <w:color w:val="004E6C"/>
          <w:spacing w:val="18"/>
        </w:rPr>
        <w:t>G</w:t>
      </w:r>
      <w:r>
        <w:rPr>
          <w:color w:val="004E6C"/>
          <w:spacing w:val="20"/>
        </w:rPr>
        <w:t>R</w:t>
      </w:r>
      <w:r>
        <w:rPr>
          <w:color w:val="004E6C"/>
          <w:spacing w:val="19"/>
        </w:rPr>
        <w:t>U</w:t>
      </w:r>
      <w:r>
        <w:rPr>
          <w:color w:val="004E6C"/>
          <w:spacing w:val="20"/>
        </w:rPr>
        <w:t>N</w:t>
      </w:r>
      <w:r>
        <w:rPr>
          <w:color w:val="004E6C"/>
        </w:rPr>
        <w:t>N</w:t>
      </w:r>
    </w:p>
    <w:p w:rsidR="00D11D4E" w:rsidRPr="000623CA" w:rsidRDefault="000623CA">
      <w:pPr>
        <w:pStyle w:val="Brdtekst"/>
        <w:spacing w:before="60"/>
        <w:ind w:left="819" w:right="117"/>
        <w:jc w:val="both"/>
        <w:rPr>
          <w:lang w:val="nb-NO"/>
        </w:rPr>
      </w:pPr>
      <w:r w:rsidRPr="000623CA">
        <w:rPr>
          <w:spacing w:val="-1"/>
          <w:lang w:val="nb-NO"/>
        </w:rPr>
        <w:t>Forsvarsmateriell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(FMA)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2"/>
          <w:lang w:val="nb-NO"/>
        </w:rPr>
        <w:t xml:space="preserve"> </w:t>
      </w:r>
      <w:r w:rsidRPr="000623CA">
        <w:rPr>
          <w:lang w:val="nb-NO"/>
        </w:rPr>
        <w:t>mål</w:t>
      </w:r>
      <w:r w:rsidRPr="000623CA">
        <w:rPr>
          <w:spacing w:val="1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foreta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effektive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anskaffelser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2"/>
          <w:lang w:val="nb-NO"/>
        </w:rPr>
        <w:t>som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understøtter</w:t>
      </w:r>
      <w:r w:rsidRPr="000623CA">
        <w:rPr>
          <w:spacing w:val="11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positiv</w:t>
      </w:r>
      <w:r w:rsidRPr="000623CA">
        <w:rPr>
          <w:spacing w:val="67"/>
          <w:lang w:val="nb-NO"/>
        </w:rPr>
        <w:t xml:space="preserve"> </w:t>
      </w:r>
      <w:r w:rsidRPr="000623CA">
        <w:rPr>
          <w:spacing w:val="-1"/>
          <w:lang w:val="nb-NO"/>
        </w:rPr>
        <w:t>samfunnsutvikling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2"/>
          <w:lang w:val="nb-NO"/>
        </w:rPr>
        <w:t>tar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hensyn</w:t>
      </w:r>
      <w:r w:rsidRPr="000623CA">
        <w:rPr>
          <w:spacing w:val="1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mennesker,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samfunn</w:t>
      </w:r>
      <w:r w:rsidRPr="000623CA">
        <w:rPr>
          <w:spacing w:val="15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2"/>
          <w:lang w:val="nb-NO"/>
        </w:rPr>
        <w:t xml:space="preserve"> </w:t>
      </w:r>
      <w:r w:rsidRPr="000623CA">
        <w:rPr>
          <w:lang w:val="nb-NO"/>
        </w:rPr>
        <w:t>miljø.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For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kunne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nå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dette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målet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stilles</w:t>
      </w:r>
      <w:r w:rsidRPr="000623CA">
        <w:rPr>
          <w:spacing w:val="55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rekke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krav</w:t>
      </w:r>
      <w:r w:rsidRPr="000623CA">
        <w:rPr>
          <w:spacing w:val="2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de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ønsker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bli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FMA.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Dette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omfatter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krav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leverandørens</w:t>
      </w:r>
      <w:r w:rsidRPr="000623CA">
        <w:rPr>
          <w:spacing w:val="69"/>
          <w:lang w:val="nb-NO"/>
        </w:rPr>
        <w:t xml:space="preserve"> </w:t>
      </w:r>
      <w:r w:rsidRPr="000623CA">
        <w:rPr>
          <w:spacing w:val="-1"/>
          <w:lang w:val="nb-NO"/>
        </w:rPr>
        <w:t>sosiale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ansvar,</w:t>
      </w:r>
      <w:r w:rsidRPr="000623CA">
        <w:rPr>
          <w:spacing w:val="23"/>
          <w:lang w:val="nb-NO"/>
        </w:rPr>
        <w:t xml:space="preserve"> </w:t>
      </w:r>
      <w:r w:rsidRPr="000623CA">
        <w:rPr>
          <w:spacing w:val="-1"/>
          <w:lang w:val="nb-NO"/>
        </w:rPr>
        <w:t>miljøansvar,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økonomiske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ansvar,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korrupsjonsforebygging,</w:t>
      </w:r>
      <w:r w:rsidRPr="000623CA">
        <w:rPr>
          <w:spacing w:val="27"/>
          <w:lang w:val="nb-NO"/>
        </w:rPr>
        <w:t xml:space="preserve"> </w:t>
      </w:r>
      <w:r w:rsidRPr="000623CA">
        <w:rPr>
          <w:lang w:val="nb-NO"/>
        </w:rPr>
        <w:t>samt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krav</w:t>
      </w:r>
      <w:r w:rsidRPr="000623CA">
        <w:rPr>
          <w:spacing w:val="24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leverandørens</w:t>
      </w:r>
      <w:r w:rsidRPr="000623CA">
        <w:rPr>
          <w:spacing w:val="67"/>
          <w:lang w:val="nb-NO"/>
        </w:rPr>
        <w:t xml:space="preserve"> </w:t>
      </w:r>
      <w:r w:rsidRPr="000623CA">
        <w:rPr>
          <w:spacing w:val="-1"/>
          <w:lang w:val="nb-NO"/>
        </w:rPr>
        <w:t>virksomhetsstyring.</w:t>
      </w:r>
    </w:p>
    <w:p w:rsidR="00D11D4E" w:rsidRPr="000623CA" w:rsidRDefault="000623CA">
      <w:pPr>
        <w:pStyle w:val="Brdtekst"/>
        <w:spacing w:before="69" w:line="252" w:lineRule="exact"/>
        <w:ind w:right="117"/>
        <w:jc w:val="both"/>
        <w:rPr>
          <w:rFonts w:ascii="Times New Roman" w:eastAsia="Times New Roman" w:hAnsi="Times New Roman" w:cs="Times New Roman"/>
          <w:lang w:val="nb-NO"/>
        </w:rPr>
      </w:pPr>
      <w:r w:rsidRPr="000623CA">
        <w:rPr>
          <w:spacing w:val="-1"/>
          <w:lang w:val="nb-NO"/>
        </w:rPr>
        <w:t>Dette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dokumentet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kommer</w:t>
      </w:r>
      <w:r w:rsidRPr="000623CA">
        <w:rPr>
          <w:spacing w:val="30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tillegg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etisk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egenerklæring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29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Forsvarsdepartementet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-1"/>
          <w:lang w:val="nb-NO"/>
        </w:rPr>
        <w:t xml:space="preserve"> underliggende etater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må</w:t>
      </w:r>
      <w:r w:rsidRPr="000623CA">
        <w:rPr>
          <w:spacing w:val="-1"/>
          <w:lang w:val="nb-NO"/>
        </w:rPr>
        <w:t xml:space="preserve"> signere</w:t>
      </w:r>
      <w:r w:rsidRPr="000623CA">
        <w:rPr>
          <w:rFonts w:ascii="Times New Roman" w:hAnsi="Times New Roman"/>
          <w:spacing w:val="-1"/>
          <w:lang w:val="nb-NO"/>
        </w:rPr>
        <w:t>.</w:t>
      </w:r>
    </w:p>
    <w:p w:rsidR="00D11D4E" w:rsidRPr="000623CA" w:rsidRDefault="00D11D4E">
      <w:pPr>
        <w:spacing w:before="3" w:line="140" w:lineRule="exact"/>
        <w:rPr>
          <w:sz w:val="14"/>
          <w:szCs w:val="14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" w:name="2._Sosialt_ansvar"/>
      <w:bookmarkEnd w:id="1"/>
      <w:r>
        <w:rPr>
          <w:color w:val="004E6C"/>
          <w:spacing w:val="16"/>
        </w:rPr>
        <w:t>SOSIALT</w:t>
      </w:r>
      <w:r>
        <w:rPr>
          <w:color w:val="004E6C"/>
          <w:spacing w:val="37"/>
        </w:rPr>
        <w:t xml:space="preserve"> </w:t>
      </w:r>
      <w:r>
        <w:rPr>
          <w:color w:val="004E6C"/>
          <w:spacing w:val="19"/>
        </w:rPr>
        <w:t>ANSVAR</w:t>
      </w:r>
    </w:p>
    <w:p w:rsidR="00D11D4E" w:rsidRDefault="00D11D4E">
      <w:pPr>
        <w:spacing w:before="3" w:line="300" w:lineRule="exact"/>
        <w:rPr>
          <w:sz w:val="30"/>
          <w:szCs w:val="30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2" w:name="2.1._Introduksjon"/>
      <w:bookmarkEnd w:id="2"/>
      <w:r>
        <w:rPr>
          <w:color w:val="004E6C"/>
          <w:spacing w:val="14"/>
        </w:rPr>
        <w:t>INTRODUKSJON</w:t>
      </w:r>
    </w:p>
    <w:p w:rsidR="00D11D4E" w:rsidRPr="000623CA" w:rsidRDefault="000623CA">
      <w:pPr>
        <w:pStyle w:val="Brdtekst"/>
        <w:spacing w:before="59"/>
        <w:ind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respektere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grunnleggende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2"/>
          <w:lang w:val="nb-NO"/>
        </w:rPr>
        <w:t>krav</w:t>
      </w:r>
      <w:r w:rsidRPr="000623CA">
        <w:rPr>
          <w:spacing w:val="1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menneskerettigheter,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arbeidstakerrettigheter</w:t>
      </w:r>
      <w:r w:rsidRPr="000623CA">
        <w:rPr>
          <w:spacing w:val="13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59"/>
          <w:lang w:val="nb-NO"/>
        </w:rPr>
        <w:t xml:space="preserve"> </w:t>
      </w:r>
      <w:r w:rsidRPr="000623CA">
        <w:rPr>
          <w:spacing w:val="-1"/>
          <w:lang w:val="nb-NO"/>
        </w:rPr>
        <w:t>miljø.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Leveringsomfanget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fremstilt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under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forhold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forenlige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med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angitt</w:t>
      </w:r>
      <w:r w:rsidRPr="000623CA">
        <w:rPr>
          <w:spacing w:val="51"/>
          <w:lang w:val="nb-NO"/>
        </w:rPr>
        <w:t xml:space="preserve"> </w:t>
      </w:r>
      <w:r w:rsidRPr="000623CA">
        <w:rPr>
          <w:spacing w:val="-1"/>
          <w:lang w:val="nb-NO"/>
        </w:rPr>
        <w:t>nedenfor.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bygger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sentrale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FN-konvensjoner,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ILO-konvensjoner</w:t>
      </w:r>
      <w:r w:rsidRPr="000623CA">
        <w:rPr>
          <w:spacing w:val="1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nasjonal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arbeidslovgivning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produksjonsstedet.</w:t>
      </w:r>
    </w:p>
    <w:p w:rsidR="00D11D4E" w:rsidRPr="000623CA" w:rsidRDefault="000623CA">
      <w:pPr>
        <w:pStyle w:val="Brdtekst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Kravene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angir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minimumsstandarder.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Der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konvensjoner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nasjonale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lover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og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reguleringer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omhandler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>samme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tema,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høyeste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standarden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alltid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gjelde.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2"/>
          <w:lang w:val="nb-NO"/>
        </w:rPr>
        <w:t>Dersom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bruker</w:t>
      </w:r>
      <w:r w:rsidRPr="000623CA">
        <w:rPr>
          <w:spacing w:val="43"/>
          <w:lang w:val="nb-NO"/>
        </w:rPr>
        <w:t xml:space="preserve"> </w:t>
      </w:r>
      <w:r w:rsidRPr="000623CA">
        <w:rPr>
          <w:spacing w:val="-1"/>
          <w:lang w:val="nb-NO"/>
        </w:rPr>
        <w:t>underleverandører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oppfylle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denne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Kontrakten,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forpliktet</w:t>
      </w:r>
      <w:r w:rsidRPr="000623CA">
        <w:rPr>
          <w:spacing w:val="8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videreføre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2"/>
          <w:lang w:val="nb-NO"/>
        </w:rPr>
        <w:t>bidra</w:t>
      </w:r>
      <w:r w:rsidRPr="000623CA">
        <w:rPr>
          <w:spacing w:val="5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etterlevelse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hos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sine</w:t>
      </w:r>
      <w:r w:rsidRPr="000623CA">
        <w:rPr>
          <w:spacing w:val="-1"/>
          <w:lang w:val="nb-NO"/>
        </w:rPr>
        <w:t xml:space="preserve"> underleverandører.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3" w:name="2.2._FN’s_menneskerettigheter"/>
      <w:bookmarkEnd w:id="3"/>
      <w:r>
        <w:rPr>
          <w:color w:val="004E6C"/>
          <w:spacing w:val="10"/>
        </w:rPr>
        <w:t xml:space="preserve">FN’S </w:t>
      </w:r>
      <w:r>
        <w:rPr>
          <w:color w:val="004E6C"/>
          <w:spacing w:val="14"/>
        </w:rPr>
        <w:t>MENNESKERETTIGHETER</w:t>
      </w:r>
    </w:p>
    <w:p w:rsidR="00D11D4E" w:rsidRPr="000623CA" w:rsidRDefault="000623CA">
      <w:pPr>
        <w:pStyle w:val="Brdtekst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skal respektere FNs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menneskerettigheter.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Pr="000623CA" w:rsidRDefault="000623CA">
      <w:pPr>
        <w:numPr>
          <w:ilvl w:val="1"/>
          <w:numId w:val="3"/>
        </w:numPr>
        <w:tabs>
          <w:tab w:val="left" w:pos="1180"/>
        </w:tabs>
        <w:rPr>
          <w:rFonts w:ascii="Cambria" w:eastAsia="Cambria" w:hAnsi="Cambria" w:cs="Cambria"/>
          <w:sz w:val="20"/>
          <w:szCs w:val="20"/>
          <w:lang w:val="nb-NO"/>
        </w:rPr>
      </w:pPr>
      <w:bookmarkStart w:id="4" w:name="2.3._Tvangsarbeid/slavearbeid_(ILO_konve"/>
      <w:bookmarkEnd w:id="4"/>
      <w:r w:rsidRPr="000623CA">
        <w:rPr>
          <w:rFonts w:ascii="Cambria"/>
          <w:color w:val="004E6C"/>
          <w:spacing w:val="13"/>
          <w:sz w:val="24"/>
          <w:lang w:val="nb-NO"/>
        </w:rPr>
        <w:t>TVANGSARBEID/SLAVEARBEID</w:t>
      </w:r>
      <w:r w:rsidRPr="000623CA">
        <w:rPr>
          <w:rFonts w:ascii="Cambria"/>
          <w:color w:val="004E6C"/>
          <w:spacing w:val="18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(ILO</w:t>
      </w:r>
      <w:r w:rsidRPr="000623CA">
        <w:rPr>
          <w:rFonts w:ascii="Cambria"/>
          <w:color w:val="004E6C"/>
          <w:spacing w:val="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 xml:space="preserve">konvensjon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2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29</w:t>
      </w:r>
      <w:r w:rsidRPr="000623CA">
        <w:rPr>
          <w:rFonts w:ascii="Cambria"/>
          <w:color w:val="004E6C"/>
          <w:spacing w:val="2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 xml:space="preserve">og </w:t>
      </w:r>
      <w:r w:rsidRPr="000623CA">
        <w:rPr>
          <w:rFonts w:ascii="Cambria"/>
          <w:color w:val="004E6C"/>
          <w:spacing w:val="4"/>
          <w:sz w:val="20"/>
          <w:lang w:val="nb-NO"/>
        </w:rPr>
        <w:t>105)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lang w:val="nb-NO"/>
        </w:rPr>
        <w:t>Det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ikke foregå noen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for tvangsarbeid,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slavearbeid eller ufrivillig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arbeid.</w:t>
      </w:r>
    </w:p>
    <w:p w:rsidR="00D11D4E" w:rsidRPr="000623CA" w:rsidRDefault="000623CA">
      <w:pPr>
        <w:pStyle w:val="Brdtekst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Arbeiderne</w:t>
      </w:r>
      <w:r w:rsidRPr="000623CA">
        <w:rPr>
          <w:spacing w:val="47"/>
          <w:lang w:val="nb-NO"/>
        </w:rPr>
        <w:t xml:space="preserve"> </w:t>
      </w:r>
      <w:r w:rsidRPr="000623CA">
        <w:rPr>
          <w:lang w:val="nb-NO"/>
        </w:rPr>
        <w:t>må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levere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depositum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identitetspapirer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arbeidsgiver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og skal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fri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>avslutte arbeidsforholdet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-1"/>
          <w:lang w:val="nb-NO"/>
        </w:rPr>
        <w:t xml:space="preserve"> rimelig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oppsigelsestid.</w:t>
      </w:r>
    </w:p>
    <w:p w:rsidR="00D11D4E" w:rsidRPr="000623CA" w:rsidRDefault="00D11D4E">
      <w:pPr>
        <w:spacing w:before="1" w:line="300" w:lineRule="exact"/>
        <w:rPr>
          <w:sz w:val="30"/>
          <w:szCs w:val="30"/>
          <w:lang w:val="nb-NO"/>
        </w:rPr>
      </w:pPr>
    </w:p>
    <w:p w:rsidR="00D11D4E" w:rsidRPr="000623CA" w:rsidRDefault="000623CA">
      <w:pPr>
        <w:numPr>
          <w:ilvl w:val="1"/>
          <w:numId w:val="3"/>
        </w:numPr>
        <w:tabs>
          <w:tab w:val="left" w:pos="1180"/>
        </w:tabs>
        <w:rPr>
          <w:rFonts w:ascii="Cambria" w:eastAsia="Cambria" w:hAnsi="Cambria" w:cs="Cambria"/>
          <w:sz w:val="20"/>
          <w:szCs w:val="20"/>
          <w:lang w:val="nb-NO"/>
        </w:rPr>
      </w:pPr>
      <w:bookmarkStart w:id="5" w:name="2.4._Fagorganisering_og_kollektive_forha"/>
      <w:bookmarkEnd w:id="5"/>
      <w:r w:rsidRPr="000623CA">
        <w:rPr>
          <w:rFonts w:ascii="Cambria"/>
          <w:color w:val="004E6C"/>
          <w:spacing w:val="13"/>
          <w:sz w:val="24"/>
          <w:lang w:val="nb-NO"/>
        </w:rPr>
        <w:t>FAGORGANISERING</w:t>
      </w:r>
      <w:r w:rsidRPr="000623CA">
        <w:rPr>
          <w:rFonts w:ascii="Cambria"/>
          <w:color w:val="004E6C"/>
          <w:spacing w:val="23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6"/>
          <w:sz w:val="24"/>
          <w:lang w:val="nb-NO"/>
        </w:rPr>
        <w:t>OG</w:t>
      </w:r>
      <w:r w:rsidRPr="000623CA">
        <w:rPr>
          <w:rFonts w:ascii="Cambria"/>
          <w:color w:val="004E6C"/>
          <w:spacing w:val="20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3"/>
          <w:sz w:val="24"/>
          <w:lang w:val="nb-NO"/>
        </w:rPr>
        <w:t>KOLLEKTIVE</w:t>
      </w:r>
      <w:r w:rsidRPr="000623CA">
        <w:rPr>
          <w:rFonts w:ascii="Cambria"/>
          <w:color w:val="004E6C"/>
          <w:spacing w:val="2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3"/>
          <w:sz w:val="24"/>
          <w:lang w:val="nb-NO"/>
        </w:rPr>
        <w:t>FORHANDLINGER</w:t>
      </w:r>
      <w:r w:rsidRPr="000623CA">
        <w:rPr>
          <w:rFonts w:ascii="Cambria"/>
          <w:color w:val="004E6C"/>
          <w:spacing w:val="21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(ILO</w:t>
      </w:r>
      <w:r w:rsidRPr="000623CA">
        <w:rPr>
          <w:rFonts w:ascii="Cambria"/>
          <w:color w:val="004E6C"/>
          <w:spacing w:val="3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konvensjon</w:t>
      </w:r>
      <w:r w:rsidRPr="000623CA">
        <w:rPr>
          <w:rFonts w:ascii="Cambria"/>
          <w:color w:val="004E6C"/>
          <w:spacing w:val="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87,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98)</w:t>
      </w:r>
    </w:p>
    <w:p w:rsidR="00D11D4E" w:rsidRPr="000623CA" w:rsidRDefault="000623CA">
      <w:pPr>
        <w:pStyle w:val="Brdtekst"/>
        <w:spacing w:before="59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Arbeiderne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uten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unntak</w:t>
      </w:r>
      <w:r w:rsidRPr="000623CA">
        <w:rPr>
          <w:spacing w:val="3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slutte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seg til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etablere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fagforeninger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etter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eget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valg,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53"/>
          <w:lang w:val="nb-NO"/>
        </w:rPr>
        <w:t xml:space="preserve"> </w:t>
      </w:r>
      <w:r w:rsidRPr="000623CA">
        <w:rPr>
          <w:spacing w:val="-1"/>
          <w:lang w:val="nb-NO"/>
        </w:rPr>
        <w:t>forhandle kollektivt.</w:t>
      </w:r>
    </w:p>
    <w:p w:rsidR="00D11D4E" w:rsidRPr="000623CA" w:rsidRDefault="000623CA">
      <w:pPr>
        <w:pStyle w:val="Brdtekst"/>
        <w:spacing w:before="59"/>
        <w:ind w:right="120"/>
        <w:jc w:val="both"/>
        <w:rPr>
          <w:lang w:val="nb-NO"/>
        </w:rPr>
      </w:pPr>
      <w:r w:rsidRPr="000623CA">
        <w:rPr>
          <w:spacing w:val="-1"/>
          <w:lang w:val="nb-NO"/>
        </w:rPr>
        <w:t>Arbeidsgiveren</w:t>
      </w:r>
      <w:r w:rsidRPr="000623CA">
        <w:rPr>
          <w:spacing w:val="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diskriminere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fagforeningsrepresentanter,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hindre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2"/>
          <w:lang w:val="nb-NO"/>
        </w:rPr>
        <w:t>dem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utføre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sitt</w:t>
      </w:r>
      <w:r w:rsidRPr="000623CA">
        <w:rPr>
          <w:spacing w:val="69"/>
          <w:lang w:val="nb-NO"/>
        </w:rPr>
        <w:t xml:space="preserve"> </w:t>
      </w:r>
      <w:r w:rsidRPr="000623CA">
        <w:rPr>
          <w:spacing w:val="-1"/>
          <w:lang w:val="nb-NO"/>
        </w:rPr>
        <w:t>fagforeningsarbeid.</w:t>
      </w:r>
    </w:p>
    <w:p w:rsidR="00D11D4E" w:rsidRPr="000623CA" w:rsidRDefault="000623CA">
      <w:pPr>
        <w:pStyle w:val="Brdtekst"/>
        <w:ind w:right="120" w:firstLine="47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disse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rettigheter</w:t>
      </w:r>
      <w:r w:rsidRPr="000623CA">
        <w:rPr>
          <w:spacing w:val="33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begrenset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ved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lov,</w:t>
      </w:r>
      <w:r w:rsidRPr="000623CA">
        <w:rPr>
          <w:spacing w:val="3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arbeidsgiveren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legge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rette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for,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noe</w:t>
      </w:r>
      <w:r w:rsidRPr="000623CA">
        <w:rPr>
          <w:spacing w:val="83"/>
          <w:lang w:val="nb-NO"/>
        </w:rPr>
        <w:t xml:space="preserve"> </w:t>
      </w:r>
      <w:r w:rsidRPr="000623CA">
        <w:rPr>
          <w:spacing w:val="-1"/>
          <w:lang w:val="nb-NO"/>
        </w:rPr>
        <w:t>tilfelle hindre, parallelle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mekanismer for fri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uavhengig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organisering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forhandling.</w:t>
      </w:r>
    </w:p>
    <w:p w:rsidR="00D11D4E" w:rsidRPr="000623CA" w:rsidRDefault="00D11D4E">
      <w:pPr>
        <w:spacing w:before="6" w:line="110" w:lineRule="exact"/>
        <w:rPr>
          <w:sz w:val="11"/>
          <w:szCs w:val="11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Pr="000623CA" w:rsidRDefault="000623CA">
      <w:pPr>
        <w:tabs>
          <w:tab w:val="left" w:pos="1179"/>
        </w:tabs>
        <w:spacing w:line="242" w:lineRule="exact"/>
        <w:ind w:left="1180" w:right="127" w:hanging="721"/>
        <w:rPr>
          <w:rFonts w:ascii="Cambria" w:eastAsia="Cambria" w:hAnsi="Cambria" w:cs="Cambria"/>
          <w:sz w:val="20"/>
          <w:szCs w:val="20"/>
          <w:lang w:val="nb-NO"/>
        </w:rPr>
      </w:pPr>
      <w:bookmarkStart w:id="6" w:name="2.5._Forbud_mot_barnearbeid_(FN_konvensj"/>
      <w:bookmarkEnd w:id="6"/>
      <w:r w:rsidRPr="000623CA">
        <w:rPr>
          <w:rFonts w:ascii="Calibri Light"/>
          <w:color w:val="004E6C"/>
          <w:spacing w:val="10"/>
          <w:sz w:val="24"/>
          <w:lang w:val="nb-NO"/>
        </w:rPr>
        <w:t>2.5.</w:t>
      </w:r>
      <w:r w:rsidRPr="000623CA">
        <w:rPr>
          <w:rFonts w:ascii="Calibri Light"/>
          <w:color w:val="004E6C"/>
          <w:spacing w:val="10"/>
          <w:sz w:val="24"/>
          <w:lang w:val="nb-NO"/>
        </w:rPr>
        <w:tab/>
      </w:r>
      <w:r w:rsidRPr="000623CA">
        <w:rPr>
          <w:rFonts w:ascii="Cambria"/>
          <w:color w:val="004E6C"/>
          <w:spacing w:val="12"/>
          <w:sz w:val="24"/>
          <w:lang w:val="nb-NO"/>
        </w:rPr>
        <w:t>FORBUD</w:t>
      </w:r>
      <w:r w:rsidRPr="000623CA">
        <w:rPr>
          <w:rFonts w:ascii="Cambria"/>
          <w:color w:val="004E6C"/>
          <w:spacing w:val="4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0"/>
          <w:sz w:val="24"/>
          <w:lang w:val="nb-NO"/>
        </w:rPr>
        <w:t>MOT</w:t>
      </w:r>
      <w:r w:rsidRPr="000623CA">
        <w:rPr>
          <w:rFonts w:ascii="Cambria"/>
          <w:color w:val="004E6C"/>
          <w:spacing w:val="44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13"/>
          <w:sz w:val="24"/>
          <w:lang w:val="nb-NO"/>
        </w:rPr>
        <w:t>BARNEARBEID</w:t>
      </w:r>
      <w:r w:rsidRPr="000623CA">
        <w:rPr>
          <w:rFonts w:ascii="Cambria"/>
          <w:color w:val="004E6C"/>
          <w:spacing w:val="4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(FN</w:t>
      </w:r>
      <w:r w:rsidRPr="000623CA">
        <w:rPr>
          <w:rFonts w:ascii="Cambria"/>
          <w:color w:val="004E6C"/>
          <w:spacing w:val="17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konvensjon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om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barnets</w:t>
      </w:r>
      <w:r w:rsidRPr="000623CA">
        <w:rPr>
          <w:rFonts w:ascii="Cambria"/>
          <w:color w:val="004E6C"/>
          <w:spacing w:val="19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rettigheter,</w:t>
      </w:r>
      <w:r w:rsidRPr="000623CA">
        <w:rPr>
          <w:rFonts w:ascii="Cambria"/>
          <w:color w:val="004E6C"/>
          <w:spacing w:val="18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ILO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konvensjon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15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138,</w:t>
      </w:r>
      <w:r w:rsidRPr="000623CA">
        <w:rPr>
          <w:rFonts w:ascii="Cambria"/>
          <w:color w:val="004E6C"/>
          <w:spacing w:val="51"/>
          <w:w w:val="99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>182</w:t>
      </w:r>
      <w:r w:rsidRPr="000623CA">
        <w:rPr>
          <w:rFonts w:ascii="Cambria"/>
          <w:color w:val="004E6C"/>
          <w:sz w:val="20"/>
          <w:lang w:val="nb-NO"/>
        </w:rPr>
        <w:t>)</w:t>
      </w:r>
    </w:p>
    <w:p w:rsidR="00D11D4E" w:rsidRPr="000623CA" w:rsidRDefault="000623CA">
      <w:pPr>
        <w:pStyle w:val="Brdtekst"/>
        <w:spacing w:before="57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Barn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bli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beskyttet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mot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økonomisk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utnytting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arbeid,</w:t>
      </w:r>
      <w:r w:rsidRPr="000623CA">
        <w:rPr>
          <w:spacing w:val="35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mot</w:t>
      </w:r>
      <w:r w:rsidRPr="000623CA">
        <w:rPr>
          <w:spacing w:val="3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utføre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arbeid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2"/>
          <w:lang w:val="nb-NO"/>
        </w:rPr>
        <w:t>kan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>svekke utdannings-</w:t>
      </w:r>
      <w:r w:rsidRPr="000623CA">
        <w:rPr>
          <w:lang w:val="nb-NO"/>
        </w:rPr>
        <w:t xml:space="preserve"> 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utviklingsmuligheter.</w:t>
      </w:r>
    </w:p>
    <w:p w:rsidR="00D11D4E" w:rsidRPr="000623CA" w:rsidRDefault="000623CA">
      <w:pPr>
        <w:pStyle w:val="Brdtekst"/>
        <w:ind w:left="819"/>
        <w:jc w:val="both"/>
        <w:rPr>
          <w:lang w:val="nb-NO"/>
        </w:rPr>
      </w:pPr>
      <w:r w:rsidRPr="000623CA">
        <w:rPr>
          <w:spacing w:val="-1"/>
          <w:lang w:val="nb-NO"/>
        </w:rPr>
        <w:t>Minstealderen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må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ikke </w:t>
      </w:r>
      <w:r w:rsidRPr="000623CA">
        <w:rPr>
          <w:lang w:val="nb-NO"/>
        </w:rPr>
        <w:t xml:space="preserve">i </w:t>
      </w:r>
      <w:r w:rsidRPr="000623CA">
        <w:rPr>
          <w:spacing w:val="-2"/>
          <w:lang w:val="nb-NO"/>
        </w:rPr>
        <w:t>noe</w:t>
      </w:r>
      <w:r w:rsidRPr="000623CA">
        <w:rPr>
          <w:spacing w:val="-1"/>
          <w:lang w:val="nb-NO"/>
        </w:rPr>
        <w:t xml:space="preserve"> tilfelle være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under </w:t>
      </w:r>
      <w:r w:rsidRPr="000623CA">
        <w:rPr>
          <w:lang w:val="nb-NO"/>
        </w:rPr>
        <w:t>15</w:t>
      </w:r>
      <w:r w:rsidRPr="000623CA">
        <w:rPr>
          <w:spacing w:val="-1"/>
          <w:lang w:val="nb-NO"/>
        </w:rPr>
        <w:t xml:space="preserve"> </w:t>
      </w:r>
      <w:r w:rsidRPr="000623CA">
        <w:rPr>
          <w:spacing w:val="-2"/>
          <w:lang w:val="nb-NO"/>
        </w:rPr>
        <w:t>år</w:t>
      </w:r>
      <w:r w:rsidRPr="000623CA">
        <w:rPr>
          <w:spacing w:val="-1"/>
          <w:lang w:val="nb-NO"/>
        </w:rPr>
        <w:t xml:space="preserve"> (14 </w:t>
      </w:r>
      <w:r w:rsidRPr="000623CA">
        <w:rPr>
          <w:lang w:val="nb-NO"/>
        </w:rPr>
        <w:t>eller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16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år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visse land).</w:t>
      </w:r>
    </w:p>
    <w:p w:rsidR="00D11D4E" w:rsidRPr="000623CA" w:rsidRDefault="000623CA">
      <w:pPr>
        <w:pStyle w:val="Brdtekst"/>
        <w:spacing w:before="59"/>
        <w:ind w:left="819"/>
        <w:jc w:val="both"/>
        <w:rPr>
          <w:lang w:val="nb-NO"/>
        </w:rPr>
      </w:pPr>
      <w:r w:rsidRPr="000623CA">
        <w:rPr>
          <w:spacing w:val="-1"/>
          <w:lang w:val="nb-NO"/>
        </w:rPr>
        <w:t>Barn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under </w:t>
      </w:r>
      <w:r w:rsidRPr="000623CA">
        <w:rPr>
          <w:lang w:val="nb-NO"/>
        </w:rPr>
        <w:t>18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år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ikke utføre arbeid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setter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helse </w:t>
      </w:r>
      <w:r w:rsidRPr="000623CA">
        <w:rPr>
          <w:lang w:val="nb-NO"/>
        </w:rPr>
        <w:t>eller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 xml:space="preserve">sikkerhet </w:t>
      </w:r>
      <w:r w:rsidRPr="000623CA">
        <w:rPr>
          <w:lang w:val="nb-NO"/>
        </w:rPr>
        <w:t xml:space="preserve">i </w:t>
      </w:r>
      <w:r w:rsidRPr="000623CA">
        <w:rPr>
          <w:spacing w:val="-2"/>
          <w:lang w:val="nb-NO"/>
        </w:rPr>
        <w:t>fare,</w:t>
      </w:r>
      <w:r w:rsidRPr="000623CA">
        <w:rPr>
          <w:spacing w:val="-1"/>
          <w:lang w:val="nb-NO"/>
        </w:rPr>
        <w:t xml:space="preserve"> inkludert </w:t>
      </w:r>
      <w:proofErr w:type="gramStart"/>
      <w:r w:rsidRPr="000623CA">
        <w:rPr>
          <w:lang w:val="nb-NO"/>
        </w:rPr>
        <w:t xml:space="preserve">-    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nattarbeid</w:t>
      </w:r>
      <w:proofErr w:type="gramEnd"/>
      <w:r w:rsidRPr="000623CA">
        <w:rPr>
          <w:spacing w:val="-1"/>
          <w:lang w:val="nb-NO"/>
        </w:rPr>
        <w:t>.</w:t>
      </w:r>
    </w:p>
    <w:p w:rsidR="00D11D4E" w:rsidRPr="000623CA" w:rsidRDefault="00D11D4E">
      <w:pPr>
        <w:jc w:val="both"/>
        <w:rPr>
          <w:lang w:val="nb-NO"/>
        </w:rPr>
        <w:sectPr w:rsidR="00D11D4E" w:rsidRPr="000623CA">
          <w:type w:val="continuous"/>
          <w:pgSz w:w="11900" w:h="16850"/>
          <w:pgMar w:top="340" w:right="600" w:bottom="280" w:left="620" w:header="708" w:footer="708" w:gutter="0"/>
          <w:cols w:space="708"/>
        </w:sectPr>
      </w:pPr>
    </w:p>
    <w:p w:rsidR="00C27AD2" w:rsidRPr="00287A39" w:rsidRDefault="00A62D5A" w:rsidP="00C27AD2">
      <w:pPr>
        <w:pStyle w:val="Overskrift3"/>
        <w:spacing w:before="55"/>
        <w:rPr>
          <w:spacing w:val="-1"/>
          <w:lang w:val="nb-NO"/>
        </w:rPr>
      </w:pPr>
      <w:r>
        <w:rPr>
          <w:noProof/>
          <w:lang w:val="nb-NO" w:eastAsia="nb-NO"/>
        </w:rPr>
        <w:lastRenderedPageBreak/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114300</wp:posOffset>
                </wp:positionV>
                <wp:extent cx="7555865" cy="10221595"/>
                <wp:effectExtent l="0" t="0" r="6985" b="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5865" cy="10221595"/>
                          <a:chOff x="0" y="180"/>
                          <a:chExt cx="11899" cy="16097"/>
                        </a:xfrm>
                      </wpg:grpSpPr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0" y="180"/>
                            <a:ext cx="11899" cy="16097"/>
                            <a:chOff x="0" y="180"/>
                            <a:chExt cx="11899" cy="16097"/>
                          </a:xfrm>
                        </wpg:grpSpPr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691" y="955"/>
                              <a:ext cx="10517" cy="2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10517"/>
                                <a:gd name="T2" fmla="+- 0 11208 691"/>
                                <a:gd name="T3" fmla="*/ T2 w 105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17">
                                  <a:moveTo>
                                    <a:pt x="0" y="0"/>
                                  </a:moveTo>
                                  <a:lnTo>
                                    <a:pt x="10517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80"/>
                              <a:ext cx="11899" cy="1609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68CB043C" id="Group 6" o:spid="_x0000_s1026" style="position:absolute;margin-left:0;margin-top:9pt;width:594.95pt;height:804.85pt;z-index:-251658752;mso-position-horizontal-relative:page;mso-position-vertical-relative:page" coordorigin=",180" coordsize="11899,16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">
                <v:group id="Group 7" o:spid="_x0000_s1027" style="position:absolute;top:180;width:11899;height:16097" coordorigin=",180" coordsize="11899,1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9" o:spid="_x0000_s1028" style="position:absolute;left:691;top:955;width:10517;height:2;visibility:visible;mso-wrap-style:square;v-text-anchor:top" coordsize="105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" path="m,l10517,e" filled="f" strokeweight=".82pt">
                    <v:path arrowok="t" o:connecttype="custom" o:connectlocs="0,0;10517,0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8" o:spid="_x0000_s1029" type="#_x0000_t75" style="position:absolute;top:180;width:11899;height:16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">
                    <v:imagedata r:id="rId8" o:title=""/>
                  </v:shape>
                </v:group>
                <w10:wrap anchorx="page" anchory="page"/>
              </v:group>
            </w:pict>
          </mc:Fallback>
        </mc:AlternateContent>
      </w:r>
      <w:r w:rsidR="000623CA" w:rsidRPr="000623CA">
        <w:rPr>
          <w:spacing w:val="-1"/>
          <w:lang w:val="nb-NO"/>
        </w:rPr>
        <w:t>KONTRAKT:</w:t>
      </w:r>
      <w:r w:rsidR="00287A39">
        <w:rPr>
          <w:spacing w:val="-1"/>
          <w:lang w:val="nb-NO"/>
        </w:rPr>
        <w:t>1</w:t>
      </w:r>
      <w:r w:rsidR="00287A39">
        <w:rPr>
          <w:lang w:val="nb-NO"/>
        </w:rPr>
        <w:t>008</w:t>
      </w:r>
      <w:r w:rsidR="00F512EE">
        <w:rPr>
          <w:lang w:val="nb-NO"/>
        </w:rPr>
        <w:t>11</w:t>
      </w:r>
    </w:p>
    <w:p w:rsidR="00D11D4E" w:rsidRPr="00287A39" w:rsidRDefault="00287A39" w:rsidP="00C27AD2">
      <w:pPr>
        <w:pStyle w:val="Overskrift3"/>
        <w:spacing w:before="55"/>
        <w:rPr>
          <w:spacing w:val="-1"/>
          <w:lang w:val="nb-NO"/>
        </w:rPr>
      </w:pPr>
      <w:r w:rsidRPr="00287A39">
        <w:rPr>
          <w:spacing w:val="-1"/>
          <w:lang w:val="nb-NO"/>
        </w:rPr>
        <w:t>VEDLEGG</w:t>
      </w:r>
      <w:r w:rsidR="00C27AD2" w:rsidRPr="00287A39">
        <w:rPr>
          <w:spacing w:val="-1"/>
          <w:lang w:val="nb-NO"/>
        </w:rPr>
        <w:t xml:space="preserve"> </w:t>
      </w:r>
      <w:r w:rsidR="00BA26CB">
        <w:rPr>
          <w:spacing w:val="-1"/>
          <w:lang w:val="nb-NO"/>
        </w:rPr>
        <w:t xml:space="preserve">L-6 </w:t>
      </w:r>
      <w:r w:rsidR="00C27AD2" w:rsidRPr="000623CA">
        <w:rPr>
          <w:spacing w:val="-1"/>
          <w:lang w:val="nb-NO"/>
        </w:rPr>
        <w:t xml:space="preserve">FORSVARSMATERIELLS ETISKE </w:t>
      </w:r>
      <w:r w:rsidR="00C27AD2" w:rsidRPr="00287A39">
        <w:rPr>
          <w:spacing w:val="-1"/>
          <w:lang w:val="nb-NO"/>
        </w:rPr>
        <w:t>REGLER</w:t>
      </w:r>
      <w:r w:rsidR="00C27AD2" w:rsidRPr="000623CA">
        <w:rPr>
          <w:spacing w:val="-1"/>
          <w:lang w:val="nb-NO"/>
        </w:rPr>
        <w:t xml:space="preserve"> FOR LEVERANDØRER</w:t>
      </w:r>
      <w:r w:rsidR="00C27AD2">
        <w:rPr>
          <w:spacing w:val="-1"/>
          <w:lang w:val="nb-NO"/>
        </w:rPr>
        <w:tab/>
      </w:r>
      <w:r w:rsidR="000623CA" w:rsidRPr="000623CA">
        <w:rPr>
          <w:spacing w:val="-1"/>
          <w:lang w:val="nb-NO"/>
        </w:rPr>
        <w:tab/>
        <w:t>Side</w:t>
      </w:r>
      <w:r w:rsidR="000623CA" w:rsidRPr="00287A39">
        <w:rPr>
          <w:spacing w:val="-1"/>
          <w:lang w:val="nb-NO"/>
        </w:rPr>
        <w:t xml:space="preserve"> 2 </w:t>
      </w:r>
      <w:r w:rsidR="000623CA" w:rsidRPr="000623CA">
        <w:rPr>
          <w:spacing w:val="-1"/>
          <w:lang w:val="nb-NO"/>
        </w:rPr>
        <w:t>av</w:t>
      </w:r>
      <w:r w:rsidR="000623CA" w:rsidRPr="00287A39">
        <w:rPr>
          <w:spacing w:val="-1"/>
          <w:lang w:val="nb-NO"/>
        </w:rPr>
        <w:t xml:space="preserve"> 3</w:t>
      </w:r>
    </w:p>
    <w:p w:rsidR="00D11D4E" w:rsidRPr="00287A39" w:rsidRDefault="00D11D4E">
      <w:pPr>
        <w:spacing w:line="200" w:lineRule="exact"/>
        <w:rPr>
          <w:rFonts w:ascii="Cambria" w:eastAsia="Cambria" w:hAnsi="Cambria"/>
          <w:b/>
          <w:bCs/>
          <w:spacing w:val="-1"/>
          <w:lang w:val="nb-NO"/>
        </w:rPr>
      </w:pPr>
    </w:p>
    <w:p w:rsidR="00D11D4E" w:rsidRPr="00287A39" w:rsidRDefault="00D11D4E">
      <w:pPr>
        <w:spacing w:line="200" w:lineRule="exact"/>
        <w:rPr>
          <w:rFonts w:ascii="Cambria" w:eastAsia="Cambria" w:hAnsi="Cambria"/>
          <w:b/>
          <w:bCs/>
          <w:spacing w:val="-1"/>
          <w:lang w:val="nb-NO"/>
        </w:rPr>
      </w:pPr>
    </w:p>
    <w:p w:rsidR="00D11D4E" w:rsidRPr="00287A39" w:rsidRDefault="00D11D4E">
      <w:pPr>
        <w:spacing w:before="16" w:line="240" w:lineRule="exact"/>
        <w:rPr>
          <w:rFonts w:ascii="Cambria" w:eastAsia="Cambria" w:hAnsi="Cambria"/>
          <w:b/>
          <w:bCs/>
          <w:spacing w:val="-1"/>
          <w:lang w:val="nb-NO"/>
        </w:rPr>
      </w:pPr>
    </w:p>
    <w:p w:rsidR="00D11D4E" w:rsidRPr="000623CA" w:rsidRDefault="000623CA">
      <w:pPr>
        <w:pStyle w:val="Brdtekst"/>
        <w:spacing w:before="70"/>
        <w:ind w:right="116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10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foregår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slikt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barnearbeid,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arbeides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snarlig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utfasing.</w:t>
      </w:r>
      <w:r w:rsidRPr="000623CA">
        <w:rPr>
          <w:spacing w:val="9"/>
          <w:lang w:val="nb-NO"/>
        </w:rPr>
        <w:t xml:space="preserve"> </w:t>
      </w:r>
      <w:r w:rsidRPr="000623CA">
        <w:rPr>
          <w:lang w:val="nb-NO"/>
        </w:rPr>
        <w:t>Det</w:t>
      </w:r>
      <w:r w:rsidRPr="000623CA">
        <w:rPr>
          <w:spacing w:val="8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samtidig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legges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77"/>
          <w:lang w:val="nb-NO"/>
        </w:rPr>
        <w:t xml:space="preserve"> </w:t>
      </w:r>
      <w:r w:rsidRPr="000623CA">
        <w:rPr>
          <w:spacing w:val="-1"/>
          <w:lang w:val="nb-NO"/>
        </w:rPr>
        <w:t>rette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barna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gis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mulighet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livsopphold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utdanning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inntil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barnet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lenger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skolepliktig</w:t>
      </w:r>
      <w:r w:rsidRPr="000623CA">
        <w:rPr>
          <w:spacing w:val="85"/>
          <w:lang w:val="nb-NO"/>
        </w:rPr>
        <w:t xml:space="preserve"> </w:t>
      </w:r>
      <w:r w:rsidRPr="000623CA">
        <w:rPr>
          <w:spacing w:val="-1"/>
          <w:lang w:val="nb-NO"/>
        </w:rPr>
        <w:t>alder.</w:t>
      </w:r>
    </w:p>
    <w:p w:rsidR="00D11D4E" w:rsidRPr="000623CA" w:rsidRDefault="00D11D4E">
      <w:pPr>
        <w:spacing w:before="1" w:line="300" w:lineRule="exact"/>
        <w:rPr>
          <w:sz w:val="30"/>
          <w:szCs w:val="30"/>
          <w:lang w:val="nb-NO"/>
        </w:rPr>
      </w:pPr>
    </w:p>
    <w:p w:rsidR="00D11D4E" w:rsidRPr="000623CA" w:rsidRDefault="000623CA">
      <w:pPr>
        <w:tabs>
          <w:tab w:val="left" w:pos="1179"/>
        </w:tabs>
        <w:ind w:left="460"/>
        <w:rPr>
          <w:rFonts w:ascii="Cambria" w:eastAsia="Cambria" w:hAnsi="Cambria" w:cs="Cambria"/>
          <w:sz w:val="20"/>
          <w:szCs w:val="20"/>
          <w:lang w:val="nb-NO"/>
        </w:rPr>
      </w:pPr>
      <w:bookmarkStart w:id="7" w:name="2.6._Diskriminering_(ILO_konvensjon_nr._"/>
      <w:bookmarkEnd w:id="7"/>
      <w:r w:rsidRPr="000623CA">
        <w:rPr>
          <w:rFonts w:ascii="Cambria"/>
          <w:i/>
          <w:color w:val="004E6C"/>
          <w:spacing w:val="10"/>
          <w:sz w:val="24"/>
          <w:lang w:val="nb-NO"/>
        </w:rPr>
        <w:t>2.6.</w:t>
      </w:r>
      <w:r w:rsidRPr="000623CA">
        <w:rPr>
          <w:rFonts w:ascii="Cambria"/>
          <w:i/>
          <w:color w:val="004E6C"/>
          <w:spacing w:val="10"/>
          <w:sz w:val="24"/>
          <w:lang w:val="nb-NO"/>
        </w:rPr>
        <w:tab/>
      </w:r>
      <w:r w:rsidRPr="000623CA">
        <w:rPr>
          <w:rFonts w:ascii="Cambria"/>
          <w:color w:val="004E6C"/>
          <w:spacing w:val="13"/>
          <w:sz w:val="24"/>
          <w:lang w:val="nb-NO"/>
        </w:rPr>
        <w:t>DISKRIMINERING</w:t>
      </w:r>
      <w:r w:rsidRPr="000623CA">
        <w:rPr>
          <w:rFonts w:ascii="Cambria"/>
          <w:color w:val="004E6C"/>
          <w:spacing w:val="22"/>
          <w:sz w:val="24"/>
          <w:lang w:val="nb-NO"/>
        </w:rPr>
        <w:t xml:space="preserve"> </w:t>
      </w:r>
      <w:r w:rsidRPr="000623CA">
        <w:rPr>
          <w:rFonts w:ascii="Cambria"/>
          <w:color w:val="004E6C"/>
          <w:spacing w:val="4"/>
          <w:sz w:val="20"/>
          <w:lang w:val="nb-NO"/>
        </w:rPr>
        <w:t xml:space="preserve">(ILO konvensjon </w:t>
      </w:r>
      <w:r w:rsidRPr="000623CA">
        <w:rPr>
          <w:rFonts w:ascii="Cambria"/>
          <w:color w:val="004E6C"/>
          <w:spacing w:val="3"/>
          <w:sz w:val="20"/>
          <w:lang w:val="nb-NO"/>
        </w:rPr>
        <w:t>nr.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100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2"/>
          <w:sz w:val="20"/>
          <w:lang w:val="nb-NO"/>
        </w:rPr>
        <w:t>og</w:t>
      </w:r>
      <w:r w:rsidRPr="000623CA">
        <w:rPr>
          <w:rFonts w:ascii="Cambria"/>
          <w:color w:val="004E6C"/>
          <w:spacing w:val="6"/>
          <w:sz w:val="20"/>
          <w:lang w:val="nb-NO"/>
        </w:rPr>
        <w:t xml:space="preserve"> </w:t>
      </w:r>
      <w:r w:rsidRPr="000623CA">
        <w:rPr>
          <w:rFonts w:ascii="Cambria"/>
          <w:color w:val="004E6C"/>
          <w:spacing w:val="3"/>
          <w:sz w:val="20"/>
          <w:lang w:val="nb-NO"/>
        </w:rPr>
        <w:t>111)</w:t>
      </w:r>
    </w:p>
    <w:p w:rsidR="00D11D4E" w:rsidRPr="000623CA" w:rsidRDefault="000623CA">
      <w:pPr>
        <w:pStyle w:val="Brdtekst"/>
        <w:spacing w:before="59"/>
        <w:ind w:right="120"/>
        <w:jc w:val="both"/>
        <w:rPr>
          <w:lang w:val="nb-NO"/>
        </w:rPr>
      </w:pPr>
      <w:r w:rsidRPr="000623CA">
        <w:rPr>
          <w:lang w:val="nb-NO"/>
        </w:rPr>
        <w:t>Det</w:t>
      </w:r>
      <w:r w:rsidRPr="000623CA">
        <w:rPr>
          <w:spacing w:val="44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44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48"/>
          <w:lang w:val="nb-NO"/>
        </w:rPr>
        <w:t xml:space="preserve"> </w:t>
      </w:r>
      <w:r w:rsidRPr="000623CA">
        <w:rPr>
          <w:spacing w:val="-1"/>
          <w:lang w:val="nb-NO"/>
        </w:rPr>
        <w:t>foregå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2"/>
          <w:lang w:val="nb-NO"/>
        </w:rPr>
        <w:t>noen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diskriminering</w:t>
      </w:r>
      <w:r w:rsidRPr="000623CA">
        <w:rPr>
          <w:spacing w:val="4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45"/>
          <w:lang w:val="nb-NO"/>
        </w:rPr>
        <w:t xml:space="preserve"> </w:t>
      </w:r>
      <w:r w:rsidRPr="000623CA">
        <w:rPr>
          <w:spacing w:val="-1"/>
          <w:lang w:val="nb-NO"/>
        </w:rPr>
        <w:t>arbeidslivet</w:t>
      </w:r>
      <w:r w:rsidRPr="000623CA">
        <w:rPr>
          <w:spacing w:val="45"/>
          <w:lang w:val="nb-NO"/>
        </w:rPr>
        <w:t xml:space="preserve"> </w:t>
      </w:r>
      <w:r w:rsidRPr="000623CA">
        <w:rPr>
          <w:spacing w:val="-1"/>
          <w:lang w:val="nb-NO"/>
        </w:rPr>
        <w:t>basert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etnisk</w:t>
      </w:r>
      <w:r w:rsidRPr="000623CA">
        <w:rPr>
          <w:spacing w:val="44"/>
          <w:lang w:val="nb-NO"/>
        </w:rPr>
        <w:t xml:space="preserve"> </w:t>
      </w:r>
      <w:r w:rsidRPr="000623CA">
        <w:rPr>
          <w:spacing w:val="-1"/>
          <w:lang w:val="nb-NO"/>
        </w:rPr>
        <w:t>tilhørighet,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religion,</w:t>
      </w:r>
      <w:r w:rsidRPr="000623CA">
        <w:rPr>
          <w:spacing w:val="48"/>
          <w:lang w:val="nb-NO"/>
        </w:rPr>
        <w:t xml:space="preserve"> </w:t>
      </w:r>
      <w:r w:rsidRPr="000623CA">
        <w:rPr>
          <w:spacing w:val="-2"/>
          <w:lang w:val="nb-NO"/>
        </w:rPr>
        <w:t>alder,</w:t>
      </w:r>
      <w:r w:rsidRPr="000623CA">
        <w:rPr>
          <w:spacing w:val="69"/>
          <w:lang w:val="nb-NO"/>
        </w:rPr>
        <w:t xml:space="preserve"> </w:t>
      </w:r>
      <w:r w:rsidRPr="000623CA">
        <w:rPr>
          <w:spacing w:val="-1"/>
          <w:lang w:val="nb-NO"/>
        </w:rPr>
        <w:t>uførhet, kjønn, ekteskapsstatus,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seksuell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orientering, fagforeningsmedlemskap </w:t>
      </w:r>
      <w:r w:rsidRPr="000623CA">
        <w:rPr>
          <w:lang w:val="nb-NO"/>
        </w:rPr>
        <w:t>eller</w:t>
      </w:r>
      <w:r w:rsidRPr="000623CA">
        <w:rPr>
          <w:spacing w:val="-1"/>
          <w:lang w:val="nb-NO"/>
        </w:rPr>
        <w:t xml:space="preserve"> politisk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tilhørighet.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Default="000623CA">
      <w:pPr>
        <w:pStyle w:val="Overskrift2"/>
        <w:numPr>
          <w:ilvl w:val="1"/>
          <w:numId w:val="2"/>
        </w:numPr>
        <w:tabs>
          <w:tab w:val="left" w:pos="1180"/>
        </w:tabs>
      </w:pPr>
      <w:bookmarkStart w:id="8" w:name="2.7._Arbeidsmiljø"/>
      <w:bookmarkEnd w:id="8"/>
      <w:r>
        <w:rPr>
          <w:color w:val="004E6C"/>
          <w:spacing w:val="13"/>
        </w:rPr>
        <w:t>ARBEIDSMILJØ</w:t>
      </w:r>
    </w:p>
    <w:p w:rsidR="00D11D4E" w:rsidRDefault="00D11D4E">
      <w:pPr>
        <w:spacing w:before="9" w:line="230" w:lineRule="exact"/>
        <w:rPr>
          <w:sz w:val="23"/>
          <w:szCs w:val="23"/>
        </w:rPr>
      </w:pPr>
    </w:p>
    <w:p w:rsidR="00D11D4E" w:rsidRDefault="000623CA">
      <w:pPr>
        <w:numPr>
          <w:ilvl w:val="2"/>
          <w:numId w:val="2"/>
        </w:numPr>
        <w:tabs>
          <w:tab w:val="left" w:pos="1180"/>
        </w:tabs>
        <w:rPr>
          <w:rFonts w:ascii="Cambria" w:eastAsia="Cambria" w:hAnsi="Cambria" w:cs="Cambria"/>
          <w:sz w:val="24"/>
          <w:szCs w:val="24"/>
        </w:rPr>
      </w:pPr>
      <w:bookmarkStart w:id="9" w:name="2.7.1._Gjengs_lønns-_og_arbeidsvilkår"/>
      <w:bookmarkEnd w:id="9"/>
      <w:r>
        <w:rPr>
          <w:rFonts w:ascii="Cambria" w:hAnsi="Cambria"/>
          <w:color w:val="004D6C"/>
          <w:spacing w:val="-1"/>
          <w:sz w:val="24"/>
        </w:rPr>
        <w:t>GJENGS</w:t>
      </w:r>
      <w:r>
        <w:rPr>
          <w:rFonts w:ascii="Cambria" w:hAnsi="Cambria"/>
          <w:color w:val="004D6C"/>
          <w:spacing w:val="-6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LØNNS-</w:t>
      </w:r>
      <w:r>
        <w:rPr>
          <w:rFonts w:ascii="Cambria" w:hAnsi="Cambria"/>
          <w:color w:val="004D6C"/>
          <w:spacing w:val="-7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OG</w:t>
      </w:r>
      <w:r>
        <w:rPr>
          <w:rFonts w:ascii="Cambria" w:hAnsi="Cambria"/>
          <w:color w:val="004D6C"/>
          <w:spacing w:val="-6"/>
          <w:sz w:val="24"/>
        </w:rPr>
        <w:t xml:space="preserve"> </w:t>
      </w:r>
      <w:r>
        <w:rPr>
          <w:rFonts w:ascii="Cambria" w:hAnsi="Cambria"/>
          <w:color w:val="004D6C"/>
          <w:spacing w:val="-1"/>
          <w:sz w:val="24"/>
        </w:rPr>
        <w:t>ARBEIDSVILKÅR</w:t>
      </w:r>
    </w:p>
    <w:p w:rsidR="00D11D4E" w:rsidRPr="000623CA" w:rsidRDefault="000623CA">
      <w:pPr>
        <w:pStyle w:val="Brdtekst"/>
        <w:ind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sørge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-1"/>
          <w:lang w:val="nb-NO"/>
        </w:rPr>
        <w:t xml:space="preserve"> ansatte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egen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organisasjon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ansatte hos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eventuelle underleverandører</w:t>
      </w:r>
      <w:r w:rsidRPr="000623CA">
        <w:rPr>
          <w:spacing w:val="71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dårligere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lønns-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arbeidsforhold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enn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følger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gjeldende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landsomfattende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tariffavtale, eller det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er</w:t>
      </w:r>
      <w:r w:rsidRPr="000623CA">
        <w:rPr>
          <w:spacing w:val="-1"/>
          <w:lang w:val="nb-NO"/>
        </w:rPr>
        <w:t xml:space="preserve"> normalt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vedkommende </w:t>
      </w:r>
      <w:r w:rsidRPr="000623CA">
        <w:rPr>
          <w:lang w:val="nb-NO"/>
        </w:rPr>
        <w:t>sted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yrke.</w:t>
      </w:r>
    </w:p>
    <w:p w:rsidR="00D11D4E" w:rsidRPr="000623CA" w:rsidRDefault="000623CA">
      <w:pPr>
        <w:pStyle w:val="Brdtekst"/>
        <w:ind w:left="819" w:right="116"/>
        <w:jc w:val="both"/>
        <w:rPr>
          <w:lang w:val="nb-NO"/>
        </w:rPr>
      </w:pPr>
      <w:r w:rsidRPr="000623CA">
        <w:rPr>
          <w:spacing w:val="-1"/>
          <w:lang w:val="nb-NO"/>
        </w:rPr>
        <w:t>Arbeidsmiljøet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sikkert</w:t>
      </w:r>
      <w:r w:rsidRPr="000623CA">
        <w:rPr>
          <w:spacing w:val="27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hygienisk,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med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tanke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rådende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kjennskap</w:t>
      </w:r>
      <w:r w:rsidRPr="000623CA">
        <w:rPr>
          <w:spacing w:val="27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næringen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og</w:t>
      </w:r>
      <w:r w:rsidRPr="000623CA">
        <w:rPr>
          <w:spacing w:val="45"/>
          <w:lang w:val="nb-NO"/>
        </w:rPr>
        <w:t xml:space="preserve"> </w:t>
      </w:r>
      <w:r w:rsidRPr="000623CA">
        <w:rPr>
          <w:spacing w:val="-1"/>
          <w:lang w:val="nb-NO"/>
        </w:rPr>
        <w:t>særskilte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farer.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selve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produksjonsstedet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arbeidsmiljøet,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overholde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et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sett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nasjonale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juridiske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minimumsstander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sikkerhet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hygiene.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Tilstrekkelige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gjøres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for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forhindre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ulykker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helseskader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følge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av,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assosiert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med,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forekommende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forbindelse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arbeid.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Dette,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så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2"/>
          <w:lang w:val="nb-NO"/>
        </w:rPr>
        <w:t>langt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mulig,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ved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minimere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årsakene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farer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arbeidsmiljøet.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ansatte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tilgang</w:t>
      </w:r>
      <w:r w:rsidRPr="000623CA">
        <w:rPr>
          <w:spacing w:val="17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helse-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og</w:t>
      </w:r>
      <w:r w:rsidRPr="000623CA">
        <w:rPr>
          <w:spacing w:val="59"/>
          <w:lang w:val="nb-NO"/>
        </w:rPr>
        <w:t xml:space="preserve"> </w:t>
      </w:r>
      <w:r w:rsidRPr="000623CA">
        <w:rPr>
          <w:spacing w:val="-1"/>
          <w:lang w:val="nb-NO"/>
        </w:rPr>
        <w:t>sikkerhetsutstyr/verneutstyr 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tilfredsstiller nasjonale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minimums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standarder.</w:t>
      </w:r>
    </w:p>
    <w:p w:rsidR="00D11D4E" w:rsidRPr="000623CA" w:rsidRDefault="000623CA">
      <w:pPr>
        <w:pStyle w:val="Brdtekst"/>
        <w:spacing w:line="294" w:lineRule="auto"/>
        <w:ind w:left="819" w:right="2068"/>
        <w:rPr>
          <w:lang w:val="nb-NO"/>
        </w:rPr>
      </w:pPr>
      <w:r w:rsidRPr="000623CA">
        <w:rPr>
          <w:spacing w:val="-1"/>
          <w:lang w:val="nb-NO"/>
        </w:rPr>
        <w:t>Ansatte skal bli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informert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 xml:space="preserve">om </w:t>
      </w:r>
      <w:r w:rsidRPr="000623CA">
        <w:rPr>
          <w:spacing w:val="-1"/>
          <w:lang w:val="nb-NO"/>
        </w:rPr>
        <w:t>eventuelle helserisikoer forbundet</w:t>
      </w:r>
      <w:r w:rsidRPr="000623CA">
        <w:rPr>
          <w:spacing w:val="-4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-1"/>
          <w:lang w:val="nb-NO"/>
        </w:rPr>
        <w:t xml:space="preserve"> arbeidet.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Dette gjelder bare for ansatte 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direkte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 xml:space="preserve">medvirker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1"/>
          <w:lang w:val="nb-NO"/>
        </w:rPr>
        <w:t xml:space="preserve"> oppfylle Kontrakten.</w:t>
      </w:r>
    </w:p>
    <w:p w:rsidR="00D11D4E" w:rsidRDefault="000623CA">
      <w:pPr>
        <w:pStyle w:val="Overskrift2"/>
        <w:numPr>
          <w:ilvl w:val="2"/>
          <w:numId w:val="2"/>
        </w:numPr>
        <w:tabs>
          <w:tab w:val="left" w:pos="1180"/>
        </w:tabs>
        <w:spacing w:before="182"/>
      </w:pPr>
      <w:bookmarkStart w:id="10" w:name="2.7.2._Overtid"/>
      <w:bookmarkEnd w:id="10"/>
      <w:r>
        <w:rPr>
          <w:color w:val="004D6C"/>
          <w:spacing w:val="-1"/>
        </w:rPr>
        <w:t>OVERTID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Arbeidstimer pr uke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ikke overstige nasjonale rettslige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standarder.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Arbeiderne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alltid </w:t>
      </w:r>
      <w:r w:rsidRPr="000623CA">
        <w:rPr>
          <w:lang w:val="nb-NO"/>
        </w:rPr>
        <w:t>få</w:t>
      </w:r>
      <w:r w:rsidRPr="000623CA">
        <w:rPr>
          <w:spacing w:val="-1"/>
          <w:lang w:val="nb-NO"/>
        </w:rPr>
        <w:t xml:space="preserve"> overtidstillegg,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tråd med nasjonale rettslige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minimumsstandarder.</w:t>
      </w:r>
    </w:p>
    <w:p w:rsidR="00D11D4E" w:rsidRPr="000623CA" w:rsidRDefault="00D11D4E">
      <w:pPr>
        <w:spacing w:before="1" w:line="240" w:lineRule="exact"/>
        <w:rPr>
          <w:sz w:val="24"/>
          <w:szCs w:val="24"/>
          <w:lang w:val="nb-NO"/>
        </w:rPr>
      </w:pPr>
    </w:p>
    <w:p w:rsidR="00D11D4E" w:rsidRDefault="000623CA">
      <w:pPr>
        <w:pStyle w:val="Overskrift2"/>
        <w:numPr>
          <w:ilvl w:val="2"/>
          <w:numId w:val="2"/>
        </w:numPr>
        <w:tabs>
          <w:tab w:val="left" w:pos="1180"/>
        </w:tabs>
      </w:pPr>
      <w:bookmarkStart w:id="11" w:name="2.7.3._Krav_om_arbeidsavtale"/>
      <w:bookmarkEnd w:id="11"/>
      <w:r>
        <w:rPr>
          <w:color w:val="004D6C"/>
          <w:spacing w:val="-1"/>
        </w:rPr>
        <w:t>KRAV</w:t>
      </w:r>
      <w:r>
        <w:rPr>
          <w:color w:val="004D6C"/>
          <w:spacing w:val="-6"/>
        </w:rPr>
        <w:t xml:space="preserve"> </w:t>
      </w:r>
      <w:r>
        <w:rPr>
          <w:color w:val="004D6C"/>
          <w:spacing w:val="-1"/>
        </w:rPr>
        <w:t>OM</w:t>
      </w:r>
      <w:r>
        <w:rPr>
          <w:color w:val="004D6C"/>
          <w:spacing w:val="-5"/>
        </w:rPr>
        <w:t xml:space="preserve"> </w:t>
      </w:r>
      <w:r>
        <w:rPr>
          <w:color w:val="004D6C"/>
          <w:spacing w:val="-1"/>
        </w:rPr>
        <w:t>ARBEIDSAVTALE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Alle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arbeidere har krav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på </w:t>
      </w:r>
      <w:r w:rsidRPr="000623CA">
        <w:rPr>
          <w:lang w:val="nb-NO"/>
        </w:rPr>
        <w:t>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arbeidsavtale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skrevet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 xml:space="preserve">på </w:t>
      </w:r>
      <w:r w:rsidRPr="000623CA">
        <w:rPr>
          <w:lang w:val="nb-NO"/>
        </w:rPr>
        <w:t>et</w:t>
      </w:r>
      <w:r w:rsidRPr="000623CA">
        <w:rPr>
          <w:spacing w:val="-1"/>
          <w:lang w:val="nb-NO"/>
        </w:rPr>
        <w:t xml:space="preserve"> språk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de forstår.</w:t>
      </w:r>
    </w:p>
    <w:p w:rsidR="00D11D4E" w:rsidRPr="000623CA" w:rsidRDefault="000623CA">
      <w:pPr>
        <w:pStyle w:val="Brdtekst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Forpliktelser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ansatte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henhold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internasjonale</w:t>
      </w:r>
      <w:r w:rsidRPr="000623CA">
        <w:rPr>
          <w:spacing w:val="35"/>
          <w:lang w:val="nb-NO"/>
        </w:rPr>
        <w:t xml:space="preserve"> </w:t>
      </w:r>
      <w:r w:rsidRPr="000623CA">
        <w:rPr>
          <w:spacing w:val="-1"/>
          <w:lang w:val="nb-NO"/>
        </w:rPr>
        <w:t>konvensjoner</w:t>
      </w:r>
      <w:r w:rsidRPr="000623CA">
        <w:rPr>
          <w:spacing w:val="33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4"/>
          <w:lang w:val="nb-NO"/>
        </w:rPr>
        <w:t xml:space="preserve"> </w:t>
      </w:r>
      <w:r w:rsidRPr="000623CA">
        <w:rPr>
          <w:spacing w:val="-1"/>
          <w:lang w:val="nb-NO"/>
        </w:rPr>
        <w:t>nasjonal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trygdelovgivning,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2"/>
          <w:lang w:val="nb-NO"/>
        </w:rPr>
        <w:t>som</w:t>
      </w:r>
      <w:r w:rsidRPr="000623CA">
        <w:rPr>
          <w:spacing w:val="73"/>
          <w:lang w:val="nb-NO"/>
        </w:rPr>
        <w:t xml:space="preserve"> </w:t>
      </w:r>
      <w:r w:rsidRPr="000623CA">
        <w:rPr>
          <w:spacing w:val="-1"/>
          <w:lang w:val="nb-NO"/>
        </w:rPr>
        <w:t>følger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ordinære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arbeidsforholdet,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omgås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gjennom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bruk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kortsiktige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kontrakter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2"/>
          <w:lang w:val="nb-NO"/>
        </w:rPr>
        <w:t>(for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>eksempel akkordarbeid, tilfeldig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arbeid, dagarbeid),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underleverandører eller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andre arbeidsforhold.</w:t>
      </w:r>
    </w:p>
    <w:p w:rsidR="00D11D4E" w:rsidRPr="000623CA" w:rsidRDefault="00D11D4E">
      <w:pPr>
        <w:spacing w:before="9" w:line="130" w:lineRule="exact"/>
        <w:rPr>
          <w:sz w:val="13"/>
          <w:szCs w:val="13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2" w:name="3._Miljøansvar"/>
      <w:bookmarkEnd w:id="12"/>
      <w:r>
        <w:rPr>
          <w:color w:val="004E6C"/>
          <w:spacing w:val="18"/>
        </w:rPr>
        <w:t>M</w:t>
      </w:r>
      <w:r>
        <w:rPr>
          <w:color w:val="004E6C"/>
          <w:spacing w:val="19"/>
        </w:rPr>
        <w:t>ILJ</w:t>
      </w:r>
      <w:r>
        <w:rPr>
          <w:color w:val="004E6C"/>
          <w:spacing w:val="18"/>
        </w:rPr>
        <w:t>Ø</w:t>
      </w:r>
      <w:r>
        <w:rPr>
          <w:color w:val="004E6C"/>
          <w:spacing w:val="19"/>
        </w:rPr>
        <w:t>A</w:t>
      </w:r>
      <w:r>
        <w:rPr>
          <w:color w:val="004E6C"/>
          <w:spacing w:val="20"/>
        </w:rPr>
        <w:t>N</w:t>
      </w:r>
      <w:r>
        <w:rPr>
          <w:color w:val="004E6C"/>
          <w:spacing w:val="19"/>
        </w:rPr>
        <w:t>S</w:t>
      </w:r>
      <w:r>
        <w:rPr>
          <w:color w:val="004E6C"/>
          <w:spacing w:val="20"/>
        </w:rPr>
        <w:t>V</w:t>
      </w:r>
      <w:r>
        <w:rPr>
          <w:color w:val="004E6C"/>
          <w:spacing w:val="19"/>
        </w:rPr>
        <w:t>AR</w:t>
      </w:r>
    </w:p>
    <w:p w:rsidR="00D11D4E" w:rsidRDefault="00D11D4E">
      <w:pPr>
        <w:spacing w:before="3" w:line="300" w:lineRule="exact"/>
        <w:rPr>
          <w:sz w:val="30"/>
          <w:szCs w:val="30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3" w:name="3.1._Miljøledelsessystem"/>
      <w:bookmarkEnd w:id="13"/>
      <w:r>
        <w:rPr>
          <w:color w:val="004E6C"/>
          <w:spacing w:val="14"/>
        </w:rPr>
        <w:t>MILJØLEDELSESSYSTEM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skal </w:t>
      </w:r>
      <w:r w:rsidRPr="000623CA">
        <w:rPr>
          <w:lang w:val="nb-NO"/>
        </w:rPr>
        <w:t>ha</w:t>
      </w:r>
      <w:r w:rsidRPr="000623CA">
        <w:rPr>
          <w:spacing w:val="-1"/>
          <w:lang w:val="nb-NO"/>
        </w:rPr>
        <w:t xml:space="preserve"> etablert </w:t>
      </w:r>
      <w:r w:rsidRPr="000623CA">
        <w:rPr>
          <w:lang w:val="nb-NO"/>
        </w:rPr>
        <w:t>et</w:t>
      </w:r>
      <w:r w:rsidRPr="000623CA">
        <w:rPr>
          <w:spacing w:val="-1"/>
          <w:lang w:val="nb-NO"/>
        </w:rPr>
        <w:t xml:space="preserve"> miljøledelsessystem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minimum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består </w:t>
      </w:r>
      <w:r w:rsidRPr="000623CA">
        <w:rPr>
          <w:spacing w:val="-2"/>
          <w:lang w:val="nb-NO"/>
        </w:rPr>
        <w:t xml:space="preserve">av </w:t>
      </w:r>
      <w:r w:rsidRPr="000623CA">
        <w:rPr>
          <w:spacing w:val="-1"/>
          <w:lang w:val="nb-NO"/>
        </w:rPr>
        <w:t>følgende elementer: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spacing w:before="58"/>
        <w:rPr>
          <w:lang w:val="nb-NO"/>
        </w:rPr>
      </w:pPr>
      <w:r w:rsidRPr="000623CA">
        <w:rPr>
          <w:lang w:val="nb-NO"/>
        </w:rPr>
        <w:t>Et</w:t>
      </w:r>
      <w:r w:rsidRPr="000623CA">
        <w:rPr>
          <w:spacing w:val="-1"/>
          <w:lang w:val="nb-NO"/>
        </w:rPr>
        <w:t xml:space="preserve"> system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for virksomhetens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miljøhensyn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miljøpolicy</w:t>
      </w:r>
    </w:p>
    <w:p w:rsidR="00D11D4E" w:rsidRDefault="000623CA">
      <w:pPr>
        <w:pStyle w:val="Brdtekst"/>
        <w:numPr>
          <w:ilvl w:val="2"/>
          <w:numId w:val="3"/>
        </w:numPr>
        <w:tabs>
          <w:tab w:val="left" w:pos="1541"/>
        </w:tabs>
        <w:ind w:hanging="360"/>
      </w:pPr>
      <w:proofErr w:type="spellStart"/>
      <w:r>
        <w:rPr>
          <w:spacing w:val="-1"/>
        </w:rPr>
        <w:t>Strategi</w:t>
      </w:r>
      <w:proofErr w:type="spellEnd"/>
      <w:r>
        <w:t xml:space="preserve"> </w:t>
      </w:r>
      <w:r>
        <w:rPr>
          <w:spacing w:val="-1"/>
        </w:rPr>
        <w:t xml:space="preserve">for </w:t>
      </w:r>
      <w:proofErr w:type="spellStart"/>
      <w:r>
        <w:rPr>
          <w:spacing w:val="-1"/>
        </w:rPr>
        <w:t>kompetanse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innen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miljøfeltet</w:t>
      </w:r>
      <w:proofErr w:type="spellEnd"/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spacing w:before="58"/>
        <w:ind w:hanging="360"/>
        <w:rPr>
          <w:lang w:val="nb-NO"/>
        </w:rPr>
      </w:pPr>
      <w:r w:rsidRPr="000623CA">
        <w:rPr>
          <w:spacing w:val="-1"/>
          <w:lang w:val="nb-NO"/>
        </w:rPr>
        <w:t xml:space="preserve">Prosedyrer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gjennomføring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Kontrakten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på </w:t>
      </w:r>
      <w:r w:rsidRPr="000623CA">
        <w:rPr>
          <w:lang w:val="nb-NO"/>
        </w:rPr>
        <w:t>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miljømessig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forsvarlig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måte</w:t>
      </w:r>
    </w:p>
    <w:p w:rsidR="00D11D4E" w:rsidRPr="000623CA" w:rsidRDefault="000623CA">
      <w:pPr>
        <w:pStyle w:val="Brdtekst"/>
        <w:ind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kan</w:t>
      </w:r>
      <w:r w:rsidRPr="000623CA">
        <w:rPr>
          <w:spacing w:val="24"/>
          <w:lang w:val="nb-NO"/>
        </w:rPr>
        <w:t xml:space="preserve"> </w:t>
      </w:r>
      <w:r w:rsidRPr="000623CA">
        <w:rPr>
          <w:spacing w:val="-1"/>
          <w:lang w:val="nb-NO"/>
        </w:rPr>
        <w:t>vise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2"/>
          <w:lang w:val="nb-NO"/>
        </w:rPr>
        <w:t>til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virksomhetens</w:t>
      </w:r>
      <w:r w:rsidRPr="000623CA">
        <w:rPr>
          <w:spacing w:val="27"/>
          <w:lang w:val="nb-NO"/>
        </w:rPr>
        <w:t xml:space="preserve"> </w:t>
      </w:r>
      <w:r w:rsidRPr="000623CA">
        <w:rPr>
          <w:spacing w:val="-1"/>
          <w:lang w:val="nb-NO"/>
        </w:rPr>
        <w:t>kvalitets-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23"/>
          <w:lang w:val="nb-NO"/>
        </w:rPr>
        <w:t xml:space="preserve"> </w:t>
      </w:r>
      <w:r w:rsidRPr="000623CA">
        <w:rPr>
          <w:spacing w:val="-1"/>
          <w:lang w:val="nb-NO"/>
        </w:rPr>
        <w:t>miljøledelsessystem</w:t>
      </w:r>
      <w:r w:rsidRPr="000623CA">
        <w:rPr>
          <w:spacing w:val="2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25"/>
          <w:lang w:val="nb-NO"/>
        </w:rPr>
        <w:t xml:space="preserve"> </w:t>
      </w:r>
      <w:r w:rsidRPr="000623CA">
        <w:rPr>
          <w:spacing w:val="-1"/>
          <w:lang w:val="nb-NO"/>
        </w:rPr>
        <w:t>henhold</w:t>
      </w:r>
      <w:r w:rsidRPr="000623CA">
        <w:rPr>
          <w:spacing w:val="25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3"/>
          <w:lang w:val="nb-NO"/>
        </w:rPr>
        <w:t xml:space="preserve"> </w:t>
      </w:r>
      <w:r w:rsidRPr="000623CA">
        <w:rPr>
          <w:lang w:val="nb-NO"/>
        </w:rPr>
        <w:t>ISO</w:t>
      </w:r>
      <w:r w:rsidRPr="000623CA">
        <w:rPr>
          <w:spacing w:val="26"/>
          <w:lang w:val="nb-NO"/>
        </w:rPr>
        <w:t xml:space="preserve"> </w:t>
      </w:r>
      <w:r w:rsidRPr="000623CA">
        <w:rPr>
          <w:spacing w:val="-1"/>
          <w:lang w:val="nb-NO"/>
        </w:rPr>
        <w:t>14000,</w:t>
      </w:r>
      <w:r w:rsidRPr="000623CA">
        <w:rPr>
          <w:spacing w:val="53"/>
          <w:lang w:val="nb-NO"/>
        </w:rPr>
        <w:t xml:space="preserve"> </w:t>
      </w:r>
      <w:r w:rsidRPr="000623CA">
        <w:rPr>
          <w:spacing w:val="-1"/>
          <w:lang w:val="nb-NO"/>
        </w:rPr>
        <w:t>EMAS, eller andre tilsvarende tredjeparts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godkjente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systemer</w:t>
      </w:r>
    </w:p>
    <w:p w:rsidR="00D11D4E" w:rsidRPr="000623CA" w:rsidRDefault="00D11D4E">
      <w:pPr>
        <w:spacing w:before="1" w:line="300" w:lineRule="exact"/>
        <w:rPr>
          <w:sz w:val="30"/>
          <w:szCs w:val="30"/>
          <w:lang w:val="nb-NO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4" w:name="3.2._Emballasjegjenvinning"/>
      <w:bookmarkEnd w:id="14"/>
      <w:r>
        <w:rPr>
          <w:color w:val="004E6C"/>
          <w:spacing w:val="13"/>
        </w:rPr>
        <w:t>EMBALLASJEGJENVINNING</w:t>
      </w:r>
    </w:p>
    <w:p w:rsidR="00D11D4E" w:rsidRPr="000623CA" w:rsidRDefault="000623CA">
      <w:pPr>
        <w:pStyle w:val="Brdtekst"/>
        <w:spacing w:before="59"/>
        <w:ind w:right="116"/>
        <w:jc w:val="both"/>
        <w:rPr>
          <w:lang w:val="nb-NO"/>
        </w:rPr>
      </w:pPr>
      <w:r w:rsidRPr="000623CA">
        <w:rPr>
          <w:spacing w:val="-1"/>
          <w:lang w:val="nb-NO"/>
        </w:rPr>
        <w:t>Norske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(produsent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importør)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benytter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emballasje,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tidspunkt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for</w:t>
      </w:r>
      <w:r w:rsidRPr="000623CA">
        <w:rPr>
          <w:spacing w:val="59"/>
          <w:lang w:val="nb-NO"/>
        </w:rPr>
        <w:t xml:space="preserve"> </w:t>
      </w:r>
      <w:r w:rsidRPr="000623CA">
        <w:rPr>
          <w:spacing w:val="-1"/>
          <w:lang w:val="nb-NO"/>
        </w:rPr>
        <w:t>kontraktsinngåelse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1"/>
          <w:lang w:val="nb-NO"/>
        </w:rPr>
        <w:t>være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1"/>
          <w:lang w:val="nb-NO"/>
        </w:rPr>
        <w:t>medlem</w:t>
      </w:r>
      <w:r w:rsidRPr="000623CA">
        <w:rPr>
          <w:spacing w:val="43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40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42"/>
          <w:lang w:val="nb-NO"/>
        </w:rPr>
        <w:t xml:space="preserve"> </w:t>
      </w:r>
      <w:r w:rsidRPr="000623CA">
        <w:rPr>
          <w:spacing w:val="-1"/>
          <w:lang w:val="nb-NO"/>
        </w:rPr>
        <w:t>returordning,</w:t>
      </w:r>
      <w:r w:rsidRPr="000623CA">
        <w:rPr>
          <w:spacing w:val="42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1"/>
          <w:lang w:val="nb-NO"/>
        </w:rPr>
        <w:t>oppfyller</w:t>
      </w:r>
      <w:r w:rsidRPr="000623CA">
        <w:rPr>
          <w:spacing w:val="42"/>
          <w:lang w:val="nb-NO"/>
        </w:rPr>
        <w:t xml:space="preserve"> </w:t>
      </w:r>
      <w:r w:rsidRPr="000623CA">
        <w:rPr>
          <w:spacing w:val="-1"/>
          <w:lang w:val="nb-NO"/>
        </w:rPr>
        <w:t>forpliktelsen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1"/>
          <w:lang w:val="nb-NO"/>
        </w:rPr>
        <w:t>gjennom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2"/>
          <w:lang w:val="nb-NO"/>
        </w:rPr>
        <w:t>egen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>returordning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egen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ordning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sluttbehandling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hvor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emballasjen</w:t>
      </w:r>
      <w:r w:rsidRPr="000623CA">
        <w:rPr>
          <w:spacing w:val="32"/>
          <w:lang w:val="nb-NO"/>
        </w:rPr>
        <w:t xml:space="preserve"> </w:t>
      </w:r>
      <w:r w:rsidRPr="000623CA">
        <w:rPr>
          <w:lang w:val="nb-NO"/>
        </w:rPr>
        <w:t>blir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tatt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hånd</w:t>
      </w:r>
      <w:r w:rsidRPr="000623CA">
        <w:rPr>
          <w:spacing w:val="32"/>
          <w:lang w:val="nb-NO"/>
        </w:rPr>
        <w:t xml:space="preserve"> </w:t>
      </w:r>
      <w:r w:rsidRPr="000623CA">
        <w:rPr>
          <w:spacing w:val="-1"/>
          <w:lang w:val="nb-NO"/>
        </w:rPr>
        <w:t>om</w:t>
      </w:r>
      <w:r w:rsidRPr="000623CA">
        <w:rPr>
          <w:spacing w:val="33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2"/>
          <w:lang w:val="nb-NO"/>
        </w:rPr>
        <w:t>en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miljømessig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forsvarlig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måte (Grønt Punkt Norge eller tilsvarende </w:t>
      </w:r>
      <w:r w:rsidRPr="000623CA">
        <w:rPr>
          <w:spacing w:val="-2"/>
          <w:lang w:val="nb-NO"/>
        </w:rPr>
        <w:t>returordning).</w:t>
      </w:r>
    </w:p>
    <w:p w:rsidR="00D11D4E" w:rsidRPr="000623CA" w:rsidRDefault="00D11D4E">
      <w:pPr>
        <w:jc w:val="both"/>
        <w:rPr>
          <w:lang w:val="nb-NO"/>
        </w:rPr>
        <w:sectPr w:rsidR="00D11D4E" w:rsidRPr="000623CA">
          <w:pgSz w:w="11900" w:h="16850"/>
          <w:pgMar w:top="340" w:right="600" w:bottom="280" w:left="620" w:header="708" w:footer="708" w:gutter="0"/>
          <w:cols w:space="708"/>
        </w:sectPr>
      </w:pPr>
    </w:p>
    <w:p w:rsidR="00C27AD2" w:rsidRPr="000623CA" w:rsidRDefault="00A62D5A" w:rsidP="00287A39">
      <w:pPr>
        <w:pStyle w:val="Overskrift3"/>
        <w:tabs>
          <w:tab w:val="left" w:pos="7230"/>
        </w:tabs>
        <w:spacing w:before="55"/>
        <w:rPr>
          <w:b w:val="0"/>
          <w:bCs w:val="0"/>
          <w:lang w:val="nb-NO"/>
        </w:rPr>
      </w:pPr>
      <w:r>
        <w:rPr>
          <w:noProof/>
          <w:lang w:val="nb-NO" w:eastAsia="nb-NO"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221595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0" cy="10221595"/>
                          <a:chOff x="0" y="0"/>
                          <a:chExt cx="11900" cy="1609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91" y="955"/>
                            <a:ext cx="10517" cy="2"/>
                            <a:chOff x="691" y="955"/>
                            <a:chExt cx="10517" cy="2"/>
                          </a:xfrm>
                        </wpg:grpSpPr>
                        <wps:wsp>
                          <wps:cNvPr id="3" name="Freeform 5"/>
                          <wps:cNvSpPr>
                            <a:spLocks/>
                          </wps:cNvSpPr>
                          <wps:spPr bwMode="auto">
                            <a:xfrm>
                              <a:off x="691" y="955"/>
                              <a:ext cx="10517" cy="2"/>
                            </a:xfrm>
                            <a:custGeom>
                              <a:avLst/>
                              <a:gdLst>
                                <a:gd name="T0" fmla="+- 0 691 691"/>
                                <a:gd name="T1" fmla="*/ T0 w 10517"/>
                                <a:gd name="T2" fmla="+- 0 11208 691"/>
                                <a:gd name="T3" fmla="*/ T2 w 105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17">
                                  <a:moveTo>
                                    <a:pt x="0" y="0"/>
                                  </a:moveTo>
                                  <a:lnTo>
                                    <a:pt x="10517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899" cy="1609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3A29F634" id="Group 2" o:spid="_x0000_s1026" style="position:absolute;margin-left:0;margin-top:0;width:595pt;height:804.85pt;z-index:-251657728;mso-position-horizontal-relative:page;mso-position-vertical-relative:page" coordsize="11900,16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">
                <v:group id="Group 3" o:spid="_x0000_s1027" style="position:absolute;left:691;top:955;width:10517;height:2" coordorigin="691,955" coordsize="105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5" o:spid="_x0000_s1028" style="position:absolute;left:691;top:955;width:10517;height:2;visibility:visible;mso-wrap-style:square;v-text-anchor:top" coordsize="105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" path="m,l10517,e" filled="f" strokeweight=".82pt">
                    <v:path arrowok="t" o:connecttype="custom" o:connectlocs="0,0;10517,0" o:connectangles="0,0"/>
                  </v:shape>
                  <v:shape id="Picture 4" o:spid="_x0000_s1029" type="#_x0000_t75" style="position:absolute;width:11899;height:16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">
                    <v:imagedata r:id="rId7" o:title=""/>
                  </v:shape>
                </v:group>
                <w10:wrap anchorx="page" anchory="page"/>
              </v:group>
            </w:pict>
          </mc:Fallback>
        </mc:AlternateContent>
      </w:r>
      <w:r w:rsidR="000623CA" w:rsidRPr="000623CA">
        <w:rPr>
          <w:spacing w:val="-1"/>
          <w:lang w:val="nb-NO"/>
        </w:rPr>
        <w:t>KONTRAKT:</w:t>
      </w:r>
      <w:r w:rsidR="000623CA" w:rsidRPr="000623CA">
        <w:rPr>
          <w:lang w:val="nb-NO"/>
        </w:rPr>
        <w:t xml:space="preserve"> </w:t>
      </w:r>
      <w:r w:rsidR="00287A39">
        <w:rPr>
          <w:spacing w:val="-1"/>
          <w:lang w:val="nb-NO"/>
        </w:rPr>
        <w:t>1008</w:t>
      </w:r>
      <w:r w:rsidR="00F512EE">
        <w:rPr>
          <w:spacing w:val="-1"/>
          <w:lang w:val="nb-NO"/>
        </w:rPr>
        <w:t>11</w:t>
      </w:r>
      <w:bookmarkStart w:id="15" w:name="_GoBack"/>
      <w:bookmarkEnd w:id="15"/>
      <w:r w:rsidR="00287A39">
        <w:rPr>
          <w:spacing w:val="-1"/>
          <w:lang w:val="nb-NO"/>
        </w:rPr>
        <w:tab/>
      </w:r>
    </w:p>
    <w:p w:rsidR="00D11D4E" w:rsidRPr="000623CA" w:rsidRDefault="00287A39" w:rsidP="00C27AD2">
      <w:pPr>
        <w:pStyle w:val="Overskrift3"/>
        <w:spacing w:before="55"/>
        <w:rPr>
          <w:rFonts w:cs="Cambria"/>
          <w:lang w:val="nb-NO"/>
        </w:rPr>
      </w:pPr>
      <w:r>
        <w:rPr>
          <w:spacing w:val="-1"/>
          <w:lang w:val="nb-NO"/>
        </w:rPr>
        <w:t>VEDLEGG</w:t>
      </w:r>
      <w:r w:rsidR="00C27AD2" w:rsidRPr="000623CA">
        <w:rPr>
          <w:lang w:val="nb-NO"/>
        </w:rPr>
        <w:t xml:space="preserve"> </w:t>
      </w:r>
      <w:r w:rsidR="00BA26CB">
        <w:rPr>
          <w:lang w:val="nb-NO"/>
        </w:rPr>
        <w:t>L-</w:t>
      </w:r>
      <w:proofErr w:type="gramStart"/>
      <w:r w:rsidR="00BA26CB">
        <w:rPr>
          <w:lang w:val="nb-NO"/>
        </w:rPr>
        <w:t xml:space="preserve">6  </w:t>
      </w:r>
      <w:r w:rsidR="00C27AD2" w:rsidRPr="000623CA">
        <w:rPr>
          <w:spacing w:val="-1"/>
          <w:lang w:val="nb-NO"/>
        </w:rPr>
        <w:t>FORSVARSMATERIELLS</w:t>
      </w:r>
      <w:proofErr w:type="gramEnd"/>
      <w:r w:rsidR="00C27AD2" w:rsidRPr="000623CA">
        <w:rPr>
          <w:spacing w:val="-1"/>
          <w:lang w:val="nb-NO"/>
        </w:rPr>
        <w:t xml:space="preserve"> ETISKE </w:t>
      </w:r>
      <w:r w:rsidR="00C27AD2" w:rsidRPr="00287A39">
        <w:rPr>
          <w:spacing w:val="-1"/>
          <w:lang w:val="nb-NO"/>
        </w:rPr>
        <w:t>REGLER</w:t>
      </w:r>
      <w:r w:rsidR="00C27AD2" w:rsidRPr="000623CA">
        <w:rPr>
          <w:spacing w:val="-1"/>
          <w:lang w:val="nb-NO"/>
        </w:rPr>
        <w:t xml:space="preserve"> FOR LEVERANDØRER</w:t>
      </w:r>
      <w:r w:rsidR="00C27AD2">
        <w:rPr>
          <w:spacing w:val="-1"/>
          <w:lang w:val="nb-NO"/>
        </w:rPr>
        <w:tab/>
      </w:r>
      <w:r w:rsidR="000623CA" w:rsidRPr="000623CA">
        <w:rPr>
          <w:spacing w:val="-1"/>
          <w:lang w:val="nb-NO"/>
        </w:rPr>
        <w:tab/>
        <w:t>Side</w:t>
      </w:r>
      <w:r w:rsidR="000623CA" w:rsidRPr="000623CA">
        <w:rPr>
          <w:lang w:val="nb-NO"/>
        </w:rPr>
        <w:t xml:space="preserve"> 3</w:t>
      </w:r>
      <w:r w:rsidR="000623CA" w:rsidRPr="000623CA">
        <w:rPr>
          <w:spacing w:val="-2"/>
          <w:lang w:val="nb-NO"/>
        </w:rPr>
        <w:t xml:space="preserve"> </w:t>
      </w:r>
      <w:r w:rsidR="000623CA" w:rsidRPr="000623CA">
        <w:rPr>
          <w:spacing w:val="-1"/>
          <w:lang w:val="nb-NO"/>
        </w:rPr>
        <w:t>av</w:t>
      </w:r>
      <w:r w:rsidR="000623CA" w:rsidRPr="000623CA">
        <w:rPr>
          <w:lang w:val="nb-NO"/>
        </w:rPr>
        <w:t xml:space="preserve"> 3</w:t>
      </w: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line="200" w:lineRule="exact"/>
        <w:rPr>
          <w:sz w:val="20"/>
          <w:szCs w:val="20"/>
          <w:lang w:val="nb-NO"/>
        </w:rPr>
      </w:pPr>
    </w:p>
    <w:p w:rsidR="00D11D4E" w:rsidRPr="000623CA" w:rsidRDefault="00D11D4E">
      <w:pPr>
        <w:spacing w:before="3" w:line="260" w:lineRule="exact"/>
        <w:rPr>
          <w:sz w:val="26"/>
          <w:szCs w:val="26"/>
          <w:lang w:val="nb-NO"/>
        </w:rPr>
      </w:pPr>
    </w:p>
    <w:p w:rsidR="00D11D4E" w:rsidRPr="000623CA" w:rsidRDefault="000623CA">
      <w:pPr>
        <w:numPr>
          <w:ilvl w:val="0"/>
          <w:numId w:val="3"/>
        </w:numPr>
        <w:tabs>
          <w:tab w:val="left" w:pos="820"/>
          <w:tab w:val="left" w:pos="6668"/>
          <w:tab w:val="left" w:pos="8598"/>
          <w:tab w:val="left" w:pos="10119"/>
        </w:tabs>
        <w:spacing w:before="61" w:line="241" w:lineRule="auto"/>
        <w:ind w:right="134"/>
        <w:rPr>
          <w:rFonts w:ascii="Calibri Light" w:eastAsia="Calibri Light" w:hAnsi="Calibri Light" w:cs="Calibri Light"/>
          <w:sz w:val="24"/>
          <w:szCs w:val="24"/>
          <w:lang w:val="nb-NO"/>
        </w:rPr>
      </w:pPr>
      <w:bookmarkStart w:id="16" w:name="4._Korrupsjonsforebygging(Europarådets_s"/>
      <w:bookmarkEnd w:id="16"/>
      <w:r w:rsidRPr="000623CA">
        <w:rPr>
          <w:rFonts w:ascii="Cambria" w:hAnsi="Cambria"/>
          <w:color w:val="004E6C"/>
          <w:spacing w:val="16"/>
          <w:sz w:val="28"/>
          <w:lang w:val="nb-NO"/>
        </w:rPr>
        <w:t>KORRUPSJONSFOREBYGGING</w:t>
      </w:r>
      <w:r w:rsidRPr="000623CA">
        <w:rPr>
          <w:rFonts w:ascii="Calibri Light" w:hAnsi="Calibri Light"/>
          <w:color w:val="004E6C"/>
          <w:spacing w:val="16"/>
          <w:sz w:val="24"/>
          <w:lang w:val="nb-NO"/>
        </w:rPr>
        <w:t>(Europarådets</w:t>
      </w:r>
      <w:r w:rsidRPr="000623CA">
        <w:rPr>
          <w:rFonts w:ascii="Calibri Light" w:hAnsi="Calibri Light"/>
          <w:color w:val="004E6C"/>
          <w:spacing w:val="16"/>
          <w:sz w:val="24"/>
          <w:lang w:val="nb-NO"/>
        </w:rPr>
        <w:tab/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strafferettslige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ab/>
        <w:t>konvensjon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ab/>
      </w:r>
      <w:r w:rsidRPr="000623CA">
        <w:rPr>
          <w:rFonts w:ascii="Calibri Light" w:hAnsi="Calibri Light"/>
          <w:color w:val="004E6C"/>
          <w:spacing w:val="10"/>
          <w:sz w:val="24"/>
          <w:lang w:val="nb-NO"/>
        </w:rPr>
        <w:t>mot</w:t>
      </w:r>
      <w:r w:rsidRPr="000623CA">
        <w:rPr>
          <w:rFonts w:ascii="Calibri Light" w:hAnsi="Calibri Light"/>
          <w:color w:val="004E6C"/>
          <w:spacing w:val="83"/>
          <w:w w:val="99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2"/>
          <w:sz w:val="24"/>
          <w:lang w:val="nb-NO"/>
        </w:rPr>
        <w:t>korrupsjon</w:t>
      </w:r>
      <w:r w:rsidRPr="000623CA">
        <w:rPr>
          <w:rFonts w:ascii="Calibri Light" w:hAnsi="Calibri Light"/>
          <w:color w:val="004E6C"/>
          <w:spacing w:val="25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7"/>
          <w:sz w:val="24"/>
          <w:lang w:val="nb-NO"/>
        </w:rPr>
        <w:t>av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27.januar</w:t>
      </w:r>
      <w:r w:rsidRPr="000623CA">
        <w:rPr>
          <w:rFonts w:ascii="Calibri Light" w:hAnsi="Calibri Light"/>
          <w:color w:val="004E6C"/>
          <w:spacing w:val="22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1"/>
          <w:sz w:val="24"/>
          <w:lang w:val="nb-NO"/>
        </w:rPr>
        <w:t>1999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7"/>
          <w:sz w:val="24"/>
          <w:lang w:val="nb-NO"/>
        </w:rPr>
        <w:t>og</w:t>
      </w:r>
      <w:r w:rsidRPr="000623CA">
        <w:rPr>
          <w:rFonts w:ascii="Calibri Light" w:hAnsi="Calibri Light"/>
          <w:color w:val="004E6C"/>
          <w:spacing w:val="23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tilleggsprotokollen</w:t>
      </w:r>
      <w:r w:rsidRPr="000623CA">
        <w:rPr>
          <w:rFonts w:ascii="Calibri Light" w:hAnsi="Calibri Light"/>
          <w:color w:val="004E6C"/>
          <w:spacing w:val="23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7"/>
          <w:sz w:val="24"/>
          <w:lang w:val="nb-NO"/>
        </w:rPr>
        <w:t>av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3"/>
          <w:sz w:val="24"/>
          <w:lang w:val="nb-NO"/>
        </w:rPr>
        <w:t>22.januar</w:t>
      </w:r>
      <w:r w:rsidRPr="000623CA">
        <w:rPr>
          <w:rFonts w:ascii="Calibri Light" w:hAnsi="Calibri Light"/>
          <w:color w:val="004E6C"/>
          <w:spacing w:val="24"/>
          <w:sz w:val="24"/>
          <w:lang w:val="nb-NO"/>
        </w:rPr>
        <w:t xml:space="preserve"> </w:t>
      </w:r>
      <w:r w:rsidRPr="000623CA">
        <w:rPr>
          <w:rFonts w:ascii="Calibri Light" w:hAnsi="Calibri Light"/>
          <w:color w:val="004E6C"/>
          <w:spacing w:val="12"/>
          <w:sz w:val="24"/>
          <w:lang w:val="nb-NO"/>
        </w:rPr>
        <w:t>2003)</w:t>
      </w:r>
    </w:p>
    <w:p w:rsidR="00D11D4E" w:rsidRPr="000623CA" w:rsidRDefault="000623CA">
      <w:pPr>
        <w:pStyle w:val="Brdtekst"/>
        <w:spacing w:before="58"/>
        <w:ind w:right="119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ha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iverksatt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systemer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sin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virksomhet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5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forebygge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korrupsjon</w:t>
      </w:r>
      <w:r w:rsidRPr="000623CA">
        <w:rPr>
          <w:spacing w:val="7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påvirkningshandel.</w:t>
      </w:r>
    </w:p>
    <w:p w:rsidR="00D11D4E" w:rsidRPr="000623CA" w:rsidRDefault="000623CA">
      <w:pPr>
        <w:pStyle w:val="Brdtekst"/>
        <w:spacing w:before="59"/>
        <w:jc w:val="both"/>
        <w:rPr>
          <w:lang w:val="nb-NO"/>
        </w:rPr>
      </w:pPr>
      <w:r w:rsidRPr="000623CA">
        <w:rPr>
          <w:spacing w:val="-1"/>
          <w:lang w:val="nb-NO"/>
        </w:rPr>
        <w:t>Tiltak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eller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>system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kan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vise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>ha</w:t>
      </w:r>
      <w:r w:rsidRPr="000623CA">
        <w:rPr>
          <w:spacing w:val="-1"/>
          <w:lang w:val="nb-NO"/>
        </w:rPr>
        <w:t xml:space="preserve"> iverksatt </w:t>
      </w:r>
      <w:r w:rsidRPr="000623CA">
        <w:rPr>
          <w:lang w:val="nb-NO"/>
        </w:rPr>
        <w:t>for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1"/>
          <w:lang w:val="nb-NO"/>
        </w:rPr>
        <w:t xml:space="preserve"> </w:t>
      </w:r>
      <w:r w:rsidRPr="000623CA">
        <w:rPr>
          <w:spacing w:val="-2"/>
          <w:lang w:val="nb-NO"/>
        </w:rPr>
        <w:t>forebygge</w:t>
      </w:r>
      <w:r w:rsidRPr="000623CA">
        <w:rPr>
          <w:spacing w:val="-1"/>
          <w:lang w:val="nb-NO"/>
        </w:rPr>
        <w:t xml:space="preserve"> korrupsjon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kan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være:</w:t>
      </w:r>
    </w:p>
    <w:p w:rsidR="00D11D4E" w:rsidRDefault="000623CA">
      <w:pPr>
        <w:pStyle w:val="Brdtekst"/>
        <w:numPr>
          <w:ilvl w:val="0"/>
          <w:numId w:val="1"/>
        </w:numPr>
        <w:tabs>
          <w:tab w:val="left" w:pos="1541"/>
        </w:tabs>
        <w:ind w:hanging="720"/>
        <w:jc w:val="both"/>
      </w:pPr>
      <w:proofErr w:type="spellStart"/>
      <w:r>
        <w:rPr>
          <w:spacing w:val="-1"/>
        </w:rPr>
        <w:t>Etablering</w:t>
      </w:r>
      <w:proofErr w:type="spellEnd"/>
      <w:r>
        <w:rPr>
          <w:spacing w:val="-2"/>
        </w:rPr>
        <w:t xml:space="preserve"> </w:t>
      </w:r>
      <w:proofErr w:type="spellStart"/>
      <w:r>
        <w:t>av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internkontroll</w:t>
      </w:r>
      <w:proofErr w:type="spellEnd"/>
      <w:r>
        <w:rPr>
          <w:spacing w:val="-1"/>
        </w:rPr>
        <w:t>.</w:t>
      </w:r>
    </w:p>
    <w:p w:rsidR="00D11D4E" w:rsidRDefault="000623CA">
      <w:pPr>
        <w:pStyle w:val="Brdtekst"/>
        <w:numPr>
          <w:ilvl w:val="0"/>
          <w:numId w:val="1"/>
        </w:numPr>
        <w:tabs>
          <w:tab w:val="left" w:pos="1541"/>
        </w:tabs>
        <w:spacing w:before="59"/>
        <w:ind w:hanging="720"/>
        <w:jc w:val="both"/>
      </w:pPr>
      <w:proofErr w:type="spellStart"/>
      <w:r>
        <w:rPr>
          <w:spacing w:val="-1"/>
        </w:rPr>
        <w:t>Utarbeidelse</w:t>
      </w:r>
      <w:proofErr w:type="spellEnd"/>
      <w:r>
        <w:rPr>
          <w:spacing w:val="-1"/>
        </w:rPr>
        <w:t xml:space="preserve"> </w:t>
      </w:r>
      <w:proofErr w:type="spellStart"/>
      <w:r>
        <w:t>av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etiske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retningslinjer</w:t>
      </w:r>
      <w:proofErr w:type="spellEnd"/>
      <w:r>
        <w:rPr>
          <w:spacing w:val="-1"/>
        </w:rPr>
        <w:t>.</w:t>
      </w:r>
    </w:p>
    <w:p w:rsidR="00D11D4E" w:rsidRPr="000623CA" w:rsidRDefault="000623CA">
      <w:pPr>
        <w:pStyle w:val="Brdtekst"/>
        <w:numPr>
          <w:ilvl w:val="0"/>
          <w:numId w:val="1"/>
        </w:numPr>
        <w:tabs>
          <w:tab w:val="left" w:pos="1541"/>
        </w:tabs>
        <w:ind w:hanging="720"/>
        <w:jc w:val="both"/>
        <w:rPr>
          <w:lang w:val="nb-NO"/>
        </w:rPr>
      </w:pPr>
      <w:r w:rsidRPr="000623CA">
        <w:rPr>
          <w:spacing w:val="-1"/>
          <w:lang w:val="nb-NO"/>
        </w:rPr>
        <w:t xml:space="preserve">Opprettelse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varslingskanal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lignende.</w:t>
      </w:r>
    </w:p>
    <w:p w:rsidR="00D11D4E" w:rsidRPr="000623CA" w:rsidRDefault="00D11D4E">
      <w:pPr>
        <w:spacing w:before="7" w:line="130" w:lineRule="exact"/>
        <w:rPr>
          <w:sz w:val="13"/>
          <w:szCs w:val="13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7" w:name="5._Virksomhetsstyring"/>
      <w:bookmarkEnd w:id="17"/>
      <w:r>
        <w:rPr>
          <w:color w:val="004E6C"/>
          <w:spacing w:val="18"/>
        </w:rPr>
        <w:t>VIRKSOMHETSSTYRING</w:t>
      </w:r>
    </w:p>
    <w:p w:rsidR="00D11D4E" w:rsidRPr="000623CA" w:rsidRDefault="000623CA">
      <w:pPr>
        <w:pStyle w:val="Brdtekst"/>
        <w:spacing w:before="62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3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40"/>
          <w:lang w:val="nb-NO"/>
        </w:rPr>
        <w:t xml:space="preserve"> </w:t>
      </w:r>
      <w:r w:rsidRPr="000623CA">
        <w:rPr>
          <w:spacing w:val="-2"/>
          <w:lang w:val="nb-NO"/>
        </w:rPr>
        <w:t>ta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1"/>
          <w:lang w:val="nb-NO"/>
        </w:rPr>
        <w:t>nødvendige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skritt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39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implementere</w:t>
      </w:r>
      <w:r w:rsidRPr="000623CA">
        <w:rPr>
          <w:spacing w:val="41"/>
          <w:lang w:val="nb-NO"/>
        </w:rPr>
        <w:t xml:space="preserve"> </w:t>
      </w:r>
      <w:r w:rsidRPr="000623CA">
        <w:rPr>
          <w:spacing w:val="-1"/>
          <w:lang w:val="nb-NO"/>
        </w:rPr>
        <w:t>kravene</w:t>
      </w:r>
      <w:r w:rsidRPr="000623CA">
        <w:rPr>
          <w:spacing w:val="40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39"/>
          <w:lang w:val="nb-NO"/>
        </w:rPr>
        <w:t xml:space="preserve"> </w:t>
      </w:r>
      <w:r w:rsidRPr="000623CA">
        <w:rPr>
          <w:spacing w:val="-2"/>
          <w:lang w:val="nb-NO"/>
        </w:rPr>
        <w:t>dette</w:t>
      </w:r>
      <w:r w:rsidRPr="000623CA">
        <w:rPr>
          <w:spacing w:val="40"/>
          <w:lang w:val="nb-NO"/>
        </w:rPr>
        <w:t xml:space="preserve"> </w:t>
      </w:r>
      <w:r w:rsidRPr="000623CA">
        <w:rPr>
          <w:spacing w:val="-1"/>
          <w:lang w:val="nb-NO"/>
        </w:rPr>
        <w:t>vedlegget</w:t>
      </w:r>
      <w:r w:rsidRPr="000623CA">
        <w:rPr>
          <w:spacing w:val="39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innlemme</w:t>
      </w:r>
      <w:r w:rsidRPr="000623CA">
        <w:rPr>
          <w:spacing w:val="57"/>
          <w:lang w:val="nb-NO"/>
        </w:rPr>
        <w:t xml:space="preserve"> </w:t>
      </w:r>
      <w:r w:rsidRPr="000623CA">
        <w:rPr>
          <w:spacing w:val="-1"/>
          <w:lang w:val="nb-NO"/>
        </w:rPr>
        <w:t xml:space="preserve">kravene </w:t>
      </w:r>
      <w:r w:rsidRPr="000623CA">
        <w:rPr>
          <w:lang w:val="nb-NO"/>
        </w:rPr>
        <w:t>i all</w:t>
      </w:r>
      <w:r w:rsidRPr="000623CA">
        <w:rPr>
          <w:spacing w:val="-1"/>
          <w:lang w:val="nb-NO"/>
        </w:rPr>
        <w:t xml:space="preserve"> </w:t>
      </w:r>
      <w:r w:rsidRPr="000623CA">
        <w:rPr>
          <w:spacing w:val="-2"/>
          <w:lang w:val="nb-NO"/>
        </w:rPr>
        <w:t>dens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drift samt gjøre kravene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 xml:space="preserve">integrert del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dens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virksomhetsfilosofi.</w:t>
      </w:r>
    </w:p>
    <w:p w:rsidR="00D11D4E" w:rsidRPr="000623CA" w:rsidRDefault="000623CA">
      <w:pPr>
        <w:pStyle w:val="Brdtekst"/>
        <w:ind w:left="819" w:right="116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48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tildele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ansvar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alle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saker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vedrørende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disse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reglene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 xml:space="preserve">en </w:t>
      </w:r>
      <w:r w:rsidRPr="000623CA">
        <w:rPr>
          <w:spacing w:val="-1"/>
          <w:lang w:val="nb-NO"/>
        </w:rPr>
        <w:t>leder</w:t>
      </w:r>
      <w:r w:rsidRPr="000623CA">
        <w:rPr>
          <w:spacing w:val="1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Leverandørens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organisasjon.</w:t>
      </w:r>
    </w:p>
    <w:p w:rsidR="00D11D4E" w:rsidRPr="000623CA" w:rsidRDefault="000623CA">
      <w:pPr>
        <w:pStyle w:val="Brdtekst"/>
        <w:ind w:left="819" w:right="117"/>
        <w:jc w:val="both"/>
        <w:rPr>
          <w:lang w:val="nb-NO"/>
        </w:rPr>
      </w:pPr>
      <w:r w:rsidRPr="000623CA">
        <w:rPr>
          <w:spacing w:val="-1"/>
          <w:lang w:val="nb-NO"/>
        </w:rPr>
        <w:t>Leverandøren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sette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etterlevelse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disse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regler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som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et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vilkår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6"/>
          <w:lang w:val="nb-NO"/>
        </w:rPr>
        <w:t xml:space="preserve"> </w:t>
      </w:r>
      <w:r w:rsidRPr="000623CA">
        <w:rPr>
          <w:lang w:val="nb-NO"/>
        </w:rPr>
        <w:t>alle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avtaler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inngår</w:t>
      </w:r>
      <w:r w:rsidRPr="000623CA">
        <w:rPr>
          <w:spacing w:val="83"/>
          <w:lang w:val="nb-NO"/>
        </w:rPr>
        <w:t xml:space="preserve"> </w:t>
      </w:r>
      <w:r w:rsidRPr="000623CA">
        <w:rPr>
          <w:lang w:val="nb-NO"/>
        </w:rPr>
        <w:t>med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underleverandører.</w:t>
      </w:r>
      <w:r w:rsidRPr="000623CA">
        <w:rPr>
          <w:lang w:val="nb-NO"/>
        </w:rPr>
        <w:t xml:space="preserve"> Disse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avtalene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skal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forplikte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underleverandører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 xml:space="preserve">å </w:t>
      </w:r>
      <w:r w:rsidRPr="000623CA">
        <w:rPr>
          <w:spacing w:val="-1"/>
          <w:lang w:val="nb-NO"/>
        </w:rPr>
        <w:t>rette</w:t>
      </w:r>
      <w:r w:rsidRPr="000623CA">
        <w:rPr>
          <w:spacing w:val="2"/>
          <w:lang w:val="nb-NO"/>
        </w:rPr>
        <w:t xml:space="preserve"> </w:t>
      </w:r>
      <w:r w:rsidRPr="000623CA">
        <w:rPr>
          <w:lang w:val="nb-NO"/>
        </w:rPr>
        <w:t>seg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etter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2"/>
          <w:lang w:val="nb-NO"/>
        </w:rPr>
        <w:t xml:space="preserve"> </w:t>
      </w:r>
      <w:r w:rsidRPr="000623CA">
        <w:rPr>
          <w:spacing w:val="-1"/>
          <w:lang w:val="nb-NO"/>
        </w:rPr>
        <w:t>reglene</w:t>
      </w:r>
      <w:r w:rsidRPr="000623CA">
        <w:rPr>
          <w:spacing w:val="51"/>
          <w:lang w:val="nb-NO"/>
        </w:rPr>
        <w:t xml:space="preserve">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 xml:space="preserve">dette vedlegget,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delta</w:t>
      </w:r>
      <w:r w:rsidRPr="000623CA">
        <w:rPr>
          <w:spacing w:val="-3"/>
          <w:lang w:val="nb-NO"/>
        </w:rPr>
        <w:t xml:space="preserve"> </w:t>
      </w:r>
      <w:r w:rsidRPr="000623CA">
        <w:rPr>
          <w:lang w:val="nb-NO"/>
        </w:rPr>
        <w:t xml:space="preserve">i </w:t>
      </w:r>
      <w:r w:rsidRPr="000623CA">
        <w:rPr>
          <w:spacing w:val="-1"/>
          <w:lang w:val="nb-NO"/>
        </w:rPr>
        <w:t>Leverandørens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kontrollaktiviteter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anmodet.</w:t>
      </w:r>
    </w:p>
    <w:p w:rsidR="00D11D4E" w:rsidRPr="000623CA" w:rsidRDefault="00D11D4E">
      <w:pPr>
        <w:spacing w:before="7" w:line="130" w:lineRule="exact"/>
        <w:rPr>
          <w:sz w:val="13"/>
          <w:szCs w:val="13"/>
          <w:lang w:val="nb-NO"/>
        </w:rPr>
      </w:pPr>
    </w:p>
    <w:p w:rsidR="00D11D4E" w:rsidRPr="000623CA" w:rsidRDefault="00D11D4E">
      <w:pPr>
        <w:spacing w:line="220" w:lineRule="exact"/>
        <w:rPr>
          <w:lang w:val="nb-NO"/>
        </w:rPr>
      </w:pPr>
    </w:p>
    <w:p w:rsidR="00D11D4E" w:rsidRDefault="000623CA">
      <w:pPr>
        <w:pStyle w:val="Overskrift1"/>
        <w:numPr>
          <w:ilvl w:val="0"/>
          <w:numId w:val="3"/>
        </w:numPr>
        <w:tabs>
          <w:tab w:val="left" w:pos="820"/>
        </w:tabs>
      </w:pPr>
      <w:bookmarkStart w:id="18" w:name="6._Etterlevelse"/>
      <w:bookmarkEnd w:id="18"/>
      <w:r>
        <w:rPr>
          <w:color w:val="004E6C"/>
          <w:spacing w:val="17"/>
        </w:rPr>
        <w:t>ETTERLEVELSE</w:t>
      </w:r>
    </w:p>
    <w:p w:rsidR="00D11D4E" w:rsidRDefault="00D11D4E">
      <w:pPr>
        <w:spacing w:before="3" w:line="300" w:lineRule="exact"/>
        <w:rPr>
          <w:sz w:val="30"/>
          <w:szCs w:val="30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19" w:name="6.1._Dokumentasjon"/>
      <w:bookmarkEnd w:id="19"/>
      <w:r>
        <w:rPr>
          <w:color w:val="004E6C"/>
          <w:spacing w:val="14"/>
        </w:rPr>
        <w:t>DOKUMENTASJON</w:t>
      </w:r>
    </w:p>
    <w:p w:rsidR="00D11D4E" w:rsidRDefault="000623CA">
      <w:pPr>
        <w:pStyle w:val="Brdtekst"/>
        <w:spacing w:before="59"/>
        <w:ind w:left="819" w:right="120"/>
        <w:jc w:val="both"/>
      </w:pPr>
      <w:r w:rsidRPr="000623CA">
        <w:rPr>
          <w:spacing w:val="-1"/>
          <w:lang w:val="nb-NO"/>
        </w:rPr>
        <w:t>På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Kjøpers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forespørsel</w:t>
      </w:r>
      <w:r w:rsidRPr="000623CA">
        <w:rPr>
          <w:spacing w:val="18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18"/>
          <w:lang w:val="nb-NO"/>
        </w:rPr>
        <w:t xml:space="preserve"> </w:t>
      </w:r>
      <w:r w:rsidRPr="000623CA">
        <w:rPr>
          <w:spacing w:val="-1"/>
          <w:lang w:val="nb-NO"/>
        </w:rPr>
        <w:t>dokumenteres</w:t>
      </w:r>
      <w:r w:rsidRPr="000623CA">
        <w:rPr>
          <w:spacing w:val="19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Forsvarsmateriells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regler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blir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2"/>
          <w:lang w:val="nb-NO"/>
        </w:rPr>
        <w:t>overholdt.</w:t>
      </w:r>
      <w:r w:rsidRPr="000623CA">
        <w:rPr>
          <w:spacing w:val="63"/>
          <w:lang w:val="nb-NO"/>
        </w:rPr>
        <w:t xml:space="preserve"> </w:t>
      </w:r>
      <w:proofErr w:type="spellStart"/>
      <w:r>
        <w:rPr>
          <w:spacing w:val="-1"/>
        </w:rPr>
        <w:t>Følgende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dokumentasjon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aksepteres</w:t>
      </w:r>
      <w:proofErr w:type="spellEnd"/>
      <w:r>
        <w:rPr>
          <w:spacing w:val="-1"/>
        </w:rPr>
        <w:t>: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spacing w:before="58"/>
        <w:ind w:hanging="360"/>
        <w:rPr>
          <w:lang w:val="nb-NO"/>
        </w:rPr>
      </w:pPr>
      <w:r w:rsidRPr="000623CA">
        <w:rPr>
          <w:lang w:val="nb-NO"/>
        </w:rPr>
        <w:t>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rapport fra Leverandøren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 xml:space="preserve">dokumenterer </w:t>
      </w:r>
      <w:r w:rsidRPr="000623CA">
        <w:rPr>
          <w:lang w:val="nb-NO"/>
        </w:rPr>
        <w:t>at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de etiske reglene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blir overholdt.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  <w:tab w:val="left" w:pos="2027"/>
          <w:tab w:val="left" w:pos="2978"/>
          <w:tab w:val="left" w:pos="3940"/>
          <w:tab w:val="left" w:pos="4480"/>
          <w:tab w:val="left" w:pos="5966"/>
          <w:tab w:val="left" w:pos="6431"/>
          <w:tab w:val="left" w:pos="8875"/>
          <w:tab w:val="left" w:pos="10262"/>
        </w:tabs>
        <w:ind w:right="117" w:hanging="360"/>
        <w:rPr>
          <w:lang w:val="nb-NO"/>
        </w:rPr>
      </w:pPr>
      <w:r w:rsidRPr="000623CA">
        <w:rPr>
          <w:lang w:val="nb-NO"/>
        </w:rPr>
        <w:t>En</w:t>
      </w:r>
      <w:r w:rsidRPr="000623CA">
        <w:rPr>
          <w:lang w:val="nb-NO"/>
        </w:rPr>
        <w:tab/>
      </w:r>
      <w:r w:rsidRPr="000623CA">
        <w:rPr>
          <w:spacing w:val="-1"/>
          <w:lang w:val="nb-NO"/>
        </w:rPr>
        <w:t>ekstern</w:t>
      </w:r>
      <w:r w:rsidRPr="000623CA">
        <w:rPr>
          <w:spacing w:val="-1"/>
          <w:lang w:val="nb-NO"/>
        </w:rPr>
        <w:tab/>
        <w:t>rapport</w:t>
      </w:r>
      <w:r w:rsidRPr="000623CA">
        <w:rPr>
          <w:spacing w:val="-1"/>
          <w:lang w:val="nb-NO"/>
        </w:rPr>
        <w:tab/>
      </w:r>
      <w:r w:rsidRPr="000623CA">
        <w:rPr>
          <w:lang w:val="nb-NO"/>
        </w:rPr>
        <w:t>om</w:t>
      </w:r>
      <w:r w:rsidRPr="000623CA">
        <w:rPr>
          <w:lang w:val="nb-NO"/>
        </w:rPr>
        <w:tab/>
      </w:r>
      <w:r w:rsidRPr="000623CA">
        <w:rPr>
          <w:spacing w:val="-1"/>
          <w:lang w:val="nb-NO"/>
        </w:rPr>
        <w:t>arbeidsvilkår</w:t>
      </w:r>
      <w:r w:rsidRPr="000623CA">
        <w:rPr>
          <w:spacing w:val="-1"/>
          <w:lang w:val="nb-NO"/>
        </w:rPr>
        <w:tab/>
        <w:t>på</w:t>
      </w:r>
      <w:r w:rsidRPr="000623CA">
        <w:rPr>
          <w:spacing w:val="-1"/>
          <w:lang w:val="nb-NO"/>
        </w:rPr>
        <w:tab/>
        <w:t>produksjonsplassen(e).</w:t>
      </w:r>
      <w:r w:rsidRPr="000623CA">
        <w:rPr>
          <w:spacing w:val="-1"/>
          <w:lang w:val="nb-NO"/>
        </w:rPr>
        <w:tab/>
        <w:t>Informasjon</w:t>
      </w:r>
      <w:r w:rsidRPr="000623CA">
        <w:rPr>
          <w:spacing w:val="-1"/>
          <w:lang w:val="nb-NO"/>
        </w:rPr>
        <w:tab/>
        <w:t>om</w:t>
      </w:r>
      <w:r w:rsidRPr="000623CA">
        <w:rPr>
          <w:spacing w:val="49"/>
          <w:lang w:val="nb-NO"/>
        </w:rPr>
        <w:t xml:space="preserve"> </w:t>
      </w:r>
      <w:r w:rsidRPr="000623CA">
        <w:rPr>
          <w:spacing w:val="-1"/>
          <w:lang w:val="nb-NO"/>
        </w:rPr>
        <w:t xml:space="preserve">inspeksjonsmetode </w:t>
      </w:r>
      <w:r w:rsidRPr="000623CA">
        <w:rPr>
          <w:lang w:val="nb-NO"/>
        </w:rPr>
        <w:t>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identiteten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inspektøren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er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påkrevd.</w:t>
      </w:r>
    </w:p>
    <w:p w:rsidR="00D11D4E" w:rsidRPr="000623CA" w:rsidRDefault="000623CA">
      <w:pPr>
        <w:pStyle w:val="Brdtekst"/>
        <w:numPr>
          <w:ilvl w:val="2"/>
          <w:numId w:val="3"/>
        </w:numPr>
        <w:tabs>
          <w:tab w:val="left" w:pos="1541"/>
        </w:tabs>
        <w:ind w:hanging="360"/>
        <w:rPr>
          <w:lang w:val="nb-NO"/>
        </w:rPr>
      </w:pPr>
      <w:r w:rsidRPr="000623CA">
        <w:rPr>
          <w:spacing w:val="-1"/>
          <w:lang w:val="nb-NO"/>
        </w:rPr>
        <w:t>Relevant sertifisering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Leverandøren.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SA8000 eller tilsvarende standard.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Default="000623CA">
      <w:pPr>
        <w:pStyle w:val="Overskrift2"/>
        <w:numPr>
          <w:ilvl w:val="1"/>
          <w:numId w:val="3"/>
        </w:numPr>
        <w:tabs>
          <w:tab w:val="left" w:pos="1180"/>
        </w:tabs>
      </w:pPr>
      <w:bookmarkStart w:id="20" w:name="6.2._Inspeksjoner"/>
      <w:bookmarkEnd w:id="20"/>
      <w:r>
        <w:rPr>
          <w:color w:val="004E6C"/>
          <w:spacing w:val="13"/>
        </w:rPr>
        <w:t>INSPEKSJONER</w:t>
      </w:r>
    </w:p>
    <w:p w:rsidR="00D11D4E" w:rsidRPr="000623CA" w:rsidRDefault="000623CA">
      <w:pPr>
        <w:pStyle w:val="Brdtekst"/>
        <w:spacing w:before="59"/>
        <w:ind w:left="819" w:right="116"/>
        <w:jc w:val="both"/>
        <w:rPr>
          <w:lang w:val="nb-NO"/>
        </w:rPr>
      </w:pPr>
      <w:r w:rsidRPr="000623CA">
        <w:rPr>
          <w:spacing w:val="-1"/>
          <w:lang w:val="nb-NO"/>
        </w:rPr>
        <w:t>Kjøperen</w:t>
      </w:r>
      <w:r w:rsidRPr="000623CA">
        <w:rPr>
          <w:spacing w:val="13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dennes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autoriserte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representanter</w:t>
      </w:r>
      <w:r w:rsidRPr="000623CA">
        <w:rPr>
          <w:spacing w:val="13"/>
          <w:lang w:val="nb-NO"/>
        </w:rPr>
        <w:t xml:space="preserve"> </w:t>
      </w:r>
      <w:r w:rsidRPr="000623CA">
        <w:rPr>
          <w:spacing w:val="-1"/>
          <w:lang w:val="nb-NO"/>
        </w:rPr>
        <w:t>forbeholder</w:t>
      </w:r>
      <w:r w:rsidRPr="000623CA">
        <w:rPr>
          <w:spacing w:val="11"/>
          <w:lang w:val="nb-NO"/>
        </w:rPr>
        <w:t xml:space="preserve"> </w:t>
      </w:r>
      <w:r w:rsidRPr="000623CA">
        <w:rPr>
          <w:lang w:val="nb-NO"/>
        </w:rPr>
        <w:t>seg</w:t>
      </w:r>
      <w:r w:rsidRPr="000623CA">
        <w:rPr>
          <w:spacing w:val="12"/>
          <w:lang w:val="nb-NO"/>
        </w:rPr>
        <w:t xml:space="preserve"> </w:t>
      </w:r>
      <w:r w:rsidRPr="000623CA">
        <w:rPr>
          <w:spacing w:val="-1"/>
          <w:lang w:val="nb-NO"/>
        </w:rPr>
        <w:t>retten</w:t>
      </w:r>
      <w:r w:rsidRPr="000623CA">
        <w:rPr>
          <w:spacing w:val="13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1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11"/>
          <w:lang w:val="nb-NO"/>
        </w:rPr>
        <w:t xml:space="preserve"> </w:t>
      </w:r>
      <w:r w:rsidRPr="000623CA">
        <w:rPr>
          <w:spacing w:val="-1"/>
          <w:lang w:val="nb-NO"/>
        </w:rPr>
        <w:t>inspisere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14"/>
          <w:lang w:val="nb-NO"/>
        </w:rPr>
        <w:t xml:space="preserve"> </w:t>
      </w:r>
      <w:r w:rsidRPr="000623CA">
        <w:rPr>
          <w:spacing w:val="-1"/>
          <w:lang w:val="nb-NO"/>
        </w:rPr>
        <w:t>produksjons-</w:t>
      </w:r>
      <w:r w:rsidRPr="000623CA">
        <w:rPr>
          <w:spacing w:val="47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lagerområder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0"/>
          <w:lang w:val="nb-NO"/>
        </w:rPr>
        <w:t xml:space="preserve"> </w:t>
      </w:r>
      <w:r w:rsidRPr="000623CA">
        <w:rPr>
          <w:lang w:val="nb-NO"/>
        </w:rPr>
        <w:t>blir</w:t>
      </w:r>
      <w:r w:rsidRPr="000623CA">
        <w:rPr>
          <w:spacing w:val="6"/>
          <w:lang w:val="nb-NO"/>
        </w:rPr>
        <w:t xml:space="preserve"> </w:t>
      </w:r>
      <w:r w:rsidRPr="000623CA">
        <w:rPr>
          <w:spacing w:val="-1"/>
          <w:lang w:val="nb-NO"/>
        </w:rPr>
        <w:t>brukt</w:t>
      </w:r>
      <w:r w:rsidRPr="000623CA">
        <w:rPr>
          <w:spacing w:val="8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Leverandøren,</w:t>
      </w:r>
      <w:r w:rsidRPr="000623CA">
        <w:rPr>
          <w:spacing w:val="7"/>
          <w:lang w:val="nb-NO"/>
        </w:rPr>
        <w:t xml:space="preserve"> </w:t>
      </w:r>
      <w:r w:rsidRPr="000623CA">
        <w:rPr>
          <w:spacing w:val="-1"/>
          <w:lang w:val="nb-NO"/>
        </w:rPr>
        <w:t>inkludert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alle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produksjons</w:t>
      </w:r>
      <w:r w:rsidRPr="000623CA">
        <w:rPr>
          <w:spacing w:val="7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1"/>
          <w:lang w:val="nb-NO"/>
        </w:rPr>
        <w:t>lagerområder</w:t>
      </w:r>
      <w:r w:rsidRPr="000623CA">
        <w:rPr>
          <w:spacing w:val="9"/>
          <w:lang w:val="nb-NO"/>
        </w:rPr>
        <w:t xml:space="preserve"> </w:t>
      </w:r>
      <w:r w:rsidRPr="000623CA">
        <w:rPr>
          <w:spacing w:val="-1"/>
          <w:lang w:val="nb-NO"/>
        </w:rPr>
        <w:t>brukt</w:t>
      </w:r>
      <w:r w:rsidRPr="000623CA">
        <w:rPr>
          <w:spacing w:val="8"/>
          <w:lang w:val="nb-NO"/>
        </w:rPr>
        <w:t xml:space="preserve"> </w:t>
      </w:r>
      <w:r w:rsidRPr="000623CA">
        <w:rPr>
          <w:spacing w:val="-2"/>
          <w:lang w:val="nb-NO"/>
        </w:rPr>
        <w:t>av</w:t>
      </w:r>
      <w:r w:rsidRPr="000623CA">
        <w:rPr>
          <w:spacing w:val="43"/>
          <w:lang w:val="nb-NO"/>
        </w:rPr>
        <w:t xml:space="preserve"> </w:t>
      </w:r>
      <w:r w:rsidRPr="000623CA">
        <w:rPr>
          <w:spacing w:val="-1"/>
          <w:lang w:val="nb-NO"/>
        </w:rPr>
        <w:t>underleverandører.</w:t>
      </w:r>
    </w:p>
    <w:p w:rsidR="00D11D4E" w:rsidRPr="000623CA" w:rsidRDefault="000623CA">
      <w:pPr>
        <w:pStyle w:val="Brdtekst"/>
        <w:ind w:left="819"/>
        <w:jc w:val="both"/>
        <w:rPr>
          <w:lang w:val="nb-NO"/>
        </w:rPr>
      </w:pPr>
      <w:r w:rsidRPr="000623CA">
        <w:rPr>
          <w:spacing w:val="-1"/>
          <w:lang w:val="nb-NO"/>
        </w:rPr>
        <w:t>Kjøperen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forbeholder </w:t>
      </w:r>
      <w:r w:rsidRPr="000623CA">
        <w:rPr>
          <w:lang w:val="nb-NO"/>
        </w:rPr>
        <w:t>seg</w:t>
      </w:r>
      <w:r w:rsidRPr="000623CA">
        <w:rPr>
          <w:spacing w:val="-4"/>
          <w:lang w:val="nb-NO"/>
        </w:rPr>
        <w:t xml:space="preserve"> </w:t>
      </w:r>
      <w:r w:rsidRPr="000623CA">
        <w:rPr>
          <w:spacing w:val="-1"/>
          <w:lang w:val="nb-NO"/>
        </w:rPr>
        <w:t>retten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-1"/>
          <w:lang w:val="nb-NO"/>
        </w:rPr>
        <w:t xml:space="preserve"> gjennomføre </w:t>
      </w:r>
      <w:r w:rsidRPr="000623CA">
        <w:rPr>
          <w:spacing w:val="-2"/>
          <w:lang w:val="nb-NO"/>
        </w:rPr>
        <w:t>både</w:t>
      </w:r>
      <w:r w:rsidRPr="000623CA">
        <w:rPr>
          <w:spacing w:val="-1"/>
          <w:lang w:val="nb-NO"/>
        </w:rPr>
        <w:t xml:space="preserve"> avtalte</w:t>
      </w:r>
      <w:r w:rsidRPr="000623CA">
        <w:rPr>
          <w:lang w:val="nb-NO"/>
        </w:rPr>
        <w:t xml:space="preserve"> og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uanmeldte</w:t>
      </w:r>
      <w:r w:rsidRPr="000623CA">
        <w:rPr>
          <w:spacing w:val="-3"/>
          <w:lang w:val="nb-NO"/>
        </w:rPr>
        <w:t xml:space="preserve"> </w:t>
      </w:r>
      <w:r w:rsidRPr="000623CA">
        <w:rPr>
          <w:spacing w:val="-1"/>
          <w:lang w:val="nb-NO"/>
        </w:rPr>
        <w:t>inspeksjoner.</w:t>
      </w:r>
    </w:p>
    <w:p w:rsidR="00D11D4E" w:rsidRPr="000623CA" w:rsidRDefault="00D11D4E">
      <w:pPr>
        <w:spacing w:before="19" w:line="280" w:lineRule="exact"/>
        <w:rPr>
          <w:sz w:val="28"/>
          <w:szCs w:val="28"/>
          <w:lang w:val="nb-NO"/>
        </w:rPr>
      </w:pPr>
    </w:p>
    <w:p w:rsidR="00D11D4E" w:rsidRPr="000623CA" w:rsidRDefault="000623CA">
      <w:pPr>
        <w:pStyle w:val="Overskrift2"/>
        <w:numPr>
          <w:ilvl w:val="1"/>
          <w:numId w:val="3"/>
        </w:numPr>
        <w:tabs>
          <w:tab w:val="left" w:pos="1180"/>
        </w:tabs>
        <w:rPr>
          <w:lang w:val="nb-NO"/>
        </w:rPr>
      </w:pPr>
      <w:bookmarkStart w:id="21" w:name="6.3._Brudd_på_forsvarsmateriells_etiske_"/>
      <w:bookmarkEnd w:id="21"/>
      <w:r w:rsidRPr="000623CA">
        <w:rPr>
          <w:color w:val="004E6C"/>
          <w:spacing w:val="11"/>
          <w:lang w:val="nb-NO"/>
        </w:rPr>
        <w:t>BRUDD</w:t>
      </w:r>
      <w:r w:rsidRPr="000623CA">
        <w:rPr>
          <w:color w:val="004E6C"/>
          <w:spacing w:val="24"/>
          <w:lang w:val="nb-NO"/>
        </w:rPr>
        <w:t xml:space="preserve"> </w:t>
      </w:r>
      <w:r w:rsidRPr="000623CA">
        <w:rPr>
          <w:color w:val="004E6C"/>
          <w:spacing w:val="8"/>
          <w:lang w:val="nb-NO"/>
        </w:rPr>
        <w:t>PÅ</w:t>
      </w:r>
      <w:r w:rsidRPr="000623CA">
        <w:rPr>
          <w:color w:val="004E6C"/>
          <w:spacing w:val="24"/>
          <w:lang w:val="nb-NO"/>
        </w:rPr>
        <w:t xml:space="preserve"> </w:t>
      </w:r>
      <w:r w:rsidRPr="000623CA">
        <w:rPr>
          <w:color w:val="004E6C"/>
          <w:spacing w:val="13"/>
          <w:lang w:val="nb-NO"/>
        </w:rPr>
        <w:t>FORSVARSMATERIELLS</w:t>
      </w:r>
      <w:r w:rsidRPr="000623CA">
        <w:rPr>
          <w:color w:val="004E6C"/>
          <w:spacing w:val="25"/>
          <w:lang w:val="nb-NO"/>
        </w:rPr>
        <w:t xml:space="preserve"> </w:t>
      </w:r>
      <w:r w:rsidRPr="000623CA">
        <w:rPr>
          <w:color w:val="004E6C"/>
          <w:spacing w:val="12"/>
          <w:lang w:val="nb-NO"/>
        </w:rPr>
        <w:t>ETISKE</w:t>
      </w:r>
      <w:r w:rsidRPr="000623CA">
        <w:rPr>
          <w:color w:val="004E6C"/>
          <w:spacing w:val="26"/>
          <w:lang w:val="nb-NO"/>
        </w:rPr>
        <w:t xml:space="preserve"> </w:t>
      </w:r>
      <w:r w:rsidRPr="000623CA">
        <w:rPr>
          <w:color w:val="004E6C"/>
          <w:spacing w:val="12"/>
          <w:lang w:val="nb-NO"/>
        </w:rPr>
        <w:t>REGLER</w:t>
      </w:r>
      <w:r w:rsidRPr="000623CA">
        <w:rPr>
          <w:color w:val="004E6C"/>
          <w:spacing w:val="25"/>
          <w:lang w:val="nb-NO"/>
        </w:rPr>
        <w:t xml:space="preserve"> </w:t>
      </w:r>
      <w:r w:rsidRPr="000623CA">
        <w:rPr>
          <w:color w:val="004E6C"/>
          <w:spacing w:val="10"/>
          <w:lang w:val="nb-NO"/>
        </w:rPr>
        <w:t>FOR</w:t>
      </w:r>
      <w:r w:rsidRPr="000623CA">
        <w:rPr>
          <w:color w:val="004E6C"/>
          <w:spacing w:val="24"/>
          <w:lang w:val="nb-NO"/>
        </w:rPr>
        <w:t xml:space="preserve"> </w:t>
      </w:r>
      <w:r w:rsidRPr="000623CA">
        <w:rPr>
          <w:color w:val="004E6C"/>
          <w:spacing w:val="13"/>
          <w:lang w:val="nb-NO"/>
        </w:rPr>
        <w:t>LEVERANDØRER</w:t>
      </w:r>
    </w:p>
    <w:p w:rsidR="00D11D4E" w:rsidRPr="000623CA" w:rsidRDefault="000623CA">
      <w:pPr>
        <w:pStyle w:val="Brdtekst"/>
        <w:spacing w:before="59"/>
        <w:ind w:right="118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det</w:t>
      </w:r>
      <w:r w:rsidRPr="000623CA">
        <w:rPr>
          <w:spacing w:val="15"/>
          <w:lang w:val="nb-NO"/>
        </w:rPr>
        <w:t xml:space="preserve"> </w:t>
      </w:r>
      <w:r w:rsidRPr="000623CA">
        <w:rPr>
          <w:spacing w:val="-1"/>
          <w:lang w:val="nb-NO"/>
        </w:rPr>
        <w:t>foreligger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brudd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på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Forsvarsmateriells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etiske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reglene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for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leverandører</w:t>
      </w:r>
      <w:r w:rsidRPr="000623CA">
        <w:rPr>
          <w:spacing w:val="16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16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61"/>
          <w:lang w:val="nb-NO"/>
        </w:rPr>
        <w:t xml:space="preserve"> </w:t>
      </w:r>
      <w:r w:rsidRPr="000623CA">
        <w:rPr>
          <w:spacing w:val="-1"/>
          <w:lang w:val="nb-NO"/>
        </w:rPr>
        <w:t>gjøre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nødvendige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rettende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30"/>
          <w:lang w:val="nb-NO"/>
        </w:rPr>
        <w:t xml:space="preserve"> </w:t>
      </w:r>
      <w:r w:rsidRPr="000623CA">
        <w:rPr>
          <w:lang w:val="nb-NO"/>
        </w:rPr>
        <w:t>en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frist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avtalt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mellom</w:t>
      </w:r>
      <w:r w:rsidRPr="000623CA">
        <w:rPr>
          <w:spacing w:val="31"/>
          <w:lang w:val="nb-NO"/>
        </w:rPr>
        <w:t xml:space="preserve"> </w:t>
      </w:r>
      <w:r w:rsidRPr="000623CA">
        <w:rPr>
          <w:spacing w:val="-1"/>
          <w:lang w:val="nb-NO"/>
        </w:rPr>
        <w:t>Kjøper</w:t>
      </w:r>
      <w:r w:rsidRPr="000623CA">
        <w:rPr>
          <w:spacing w:val="3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9"/>
          <w:lang w:val="nb-NO"/>
        </w:rPr>
        <w:t xml:space="preserve"> </w:t>
      </w:r>
      <w:r w:rsidRPr="000623CA">
        <w:rPr>
          <w:spacing w:val="-1"/>
          <w:lang w:val="nb-NO"/>
        </w:rPr>
        <w:t>Leverandør.</w:t>
      </w:r>
      <w:r w:rsidRPr="000623CA">
        <w:rPr>
          <w:spacing w:val="30"/>
          <w:lang w:val="nb-NO"/>
        </w:rPr>
        <w:t xml:space="preserve"> </w:t>
      </w:r>
      <w:r w:rsidRPr="000623CA">
        <w:rPr>
          <w:spacing w:val="-1"/>
          <w:lang w:val="nb-NO"/>
        </w:rPr>
        <w:t>Tidsfristen</w:t>
      </w:r>
      <w:r w:rsidRPr="000623CA">
        <w:rPr>
          <w:spacing w:val="28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75"/>
          <w:lang w:val="nb-NO"/>
        </w:rPr>
        <w:t xml:space="preserve"> </w:t>
      </w:r>
      <w:r w:rsidRPr="000623CA">
        <w:rPr>
          <w:spacing w:val="-1"/>
          <w:lang w:val="nb-NO"/>
        </w:rPr>
        <w:t>avtales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skal</w:t>
      </w:r>
      <w:r w:rsidRPr="000623CA">
        <w:rPr>
          <w:spacing w:val="-1"/>
          <w:lang w:val="nb-NO"/>
        </w:rPr>
        <w:t xml:space="preserve"> som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>hovedregel ikke være lengre enn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3</w:t>
      </w:r>
      <w:r w:rsidRPr="000623CA">
        <w:rPr>
          <w:spacing w:val="-1"/>
          <w:lang w:val="nb-NO"/>
        </w:rPr>
        <w:t xml:space="preserve"> måneder.</w:t>
      </w:r>
    </w:p>
    <w:p w:rsidR="00D11D4E" w:rsidRPr="000623CA" w:rsidRDefault="000623CA">
      <w:pPr>
        <w:pStyle w:val="Brdtekst"/>
        <w:ind w:left="819" w:right="118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ikke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gjør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rettende</w:t>
      </w:r>
      <w:r w:rsidRPr="000623CA">
        <w:rPr>
          <w:spacing w:val="38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den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avtalte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tidsfristen,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37"/>
          <w:lang w:val="nb-NO"/>
        </w:rPr>
        <w:t xml:space="preserve"> </w:t>
      </w:r>
      <w:r w:rsidRPr="000623CA">
        <w:rPr>
          <w:spacing w:val="-1"/>
          <w:lang w:val="nb-NO"/>
        </w:rPr>
        <w:t>Kjøperen</w:t>
      </w:r>
      <w:r w:rsidRPr="000623CA">
        <w:rPr>
          <w:spacing w:val="36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38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37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73"/>
          <w:lang w:val="nb-NO"/>
        </w:rPr>
        <w:t xml:space="preserve"> </w:t>
      </w:r>
      <w:r w:rsidRPr="000623CA">
        <w:rPr>
          <w:spacing w:val="-1"/>
          <w:lang w:val="nb-NO"/>
        </w:rPr>
        <w:t>ilegge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bøter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eller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holde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tilbake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deler</w:t>
      </w:r>
      <w:r w:rsidRPr="000623CA">
        <w:rPr>
          <w:spacing w:val="4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kjøpesummen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5"/>
          <w:lang w:val="nb-NO"/>
        </w:rPr>
        <w:t xml:space="preserve"> </w:t>
      </w:r>
      <w:r w:rsidRPr="000623CA">
        <w:rPr>
          <w:lang w:val="nb-NO"/>
        </w:rPr>
        <w:t>står</w:t>
      </w:r>
      <w:r w:rsidRPr="000623CA">
        <w:rPr>
          <w:spacing w:val="1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5"/>
          <w:lang w:val="nb-NO"/>
        </w:rPr>
        <w:t xml:space="preserve"> </w:t>
      </w:r>
      <w:r w:rsidRPr="000623CA">
        <w:rPr>
          <w:spacing w:val="-1"/>
          <w:lang w:val="nb-NO"/>
        </w:rPr>
        <w:t>forhold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til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1"/>
          <w:lang w:val="nb-NO"/>
        </w:rPr>
        <w:t>type</w:t>
      </w:r>
      <w:r w:rsidRPr="000623CA">
        <w:rPr>
          <w:spacing w:val="4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omfang</w:t>
      </w:r>
      <w:r w:rsidRPr="000623CA">
        <w:rPr>
          <w:spacing w:val="3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3"/>
          <w:lang w:val="nb-NO"/>
        </w:rPr>
        <w:t xml:space="preserve"> </w:t>
      </w:r>
      <w:r w:rsidRPr="000623CA">
        <w:rPr>
          <w:spacing w:val="-1"/>
          <w:lang w:val="nb-NO"/>
        </w:rPr>
        <w:t>brudd</w:t>
      </w:r>
      <w:r w:rsidRPr="000623CA">
        <w:rPr>
          <w:spacing w:val="4"/>
          <w:lang w:val="nb-NO"/>
        </w:rPr>
        <w:t xml:space="preserve"> </w:t>
      </w:r>
      <w:r w:rsidRPr="000623CA">
        <w:rPr>
          <w:spacing w:val="-2"/>
          <w:lang w:val="nb-NO"/>
        </w:rPr>
        <w:t>på</w:t>
      </w:r>
      <w:r w:rsidRPr="000623CA">
        <w:rPr>
          <w:spacing w:val="65"/>
          <w:lang w:val="nb-NO"/>
        </w:rPr>
        <w:t xml:space="preserve"> </w:t>
      </w:r>
      <w:r w:rsidRPr="000623CA">
        <w:rPr>
          <w:spacing w:val="-1"/>
          <w:lang w:val="nb-NO"/>
        </w:rPr>
        <w:t>disse reglene.</w:t>
      </w:r>
    </w:p>
    <w:p w:rsidR="00D11D4E" w:rsidRPr="000623CA" w:rsidRDefault="000623CA">
      <w:pPr>
        <w:pStyle w:val="Brdtekst"/>
        <w:spacing w:before="59"/>
        <w:ind w:left="819" w:right="118"/>
        <w:jc w:val="both"/>
        <w:rPr>
          <w:lang w:val="nb-NO"/>
        </w:rPr>
      </w:pPr>
      <w:r w:rsidRPr="000623CA">
        <w:rPr>
          <w:spacing w:val="-1"/>
          <w:lang w:val="nb-NO"/>
        </w:rPr>
        <w:t>Dersom</w:t>
      </w:r>
      <w:r w:rsidRPr="000623CA">
        <w:rPr>
          <w:lang w:val="nb-NO"/>
        </w:rPr>
        <w:t xml:space="preserve"> </w:t>
      </w:r>
      <w:r w:rsidRPr="000623CA">
        <w:rPr>
          <w:spacing w:val="-1"/>
          <w:lang w:val="nb-NO"/>
        </w:rPr>
        <w:t>Leverandøren</w:t>
      </w:r>
      <w:r w:rsidRPr="000623CA">
        <w:rPr>
          <w:spacing w:val="43"/>
          <w:lang w:val="nb-NO"/>
        </w:rPr>
        <w:t xml:space="preserve"> </w:t>
      </w:r>
      <w:proofErr w:type="gramStart"/>
      <w:r w:rsidRPr="000623CA">
        <w:rPr>
          <w:spacing w:val="-1"/>
          <w:lang w:val="nb-NO"/>
        </w:rPr>
        <w:t>mislykkes</w:t>
      </w:r>
      <w:r w:rsidRPr="000623CA">
        <w:rPr>
          <w:lang w:val="nb-NO"/>
        </w:rPr>
        <w:t xml:space="preserve">  i</w:t>
      </w:r>
      <w:proofErr w:type="gramEnd"/>
      <w:r w:rsidRPr="000623CA">
        <w:rPr>
          <w:lang w:val="nb-NO"/>
        </w:rPr>
        <w:t xml:space="preserve">  å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gjøre</w:t>
      </w:r>
      <w:r w:rsidRPr="000623CA">
        <w:rPr>
          <w:spacing w:val="48"/>
          <w:lang w:val="nb-NO"/>
        </w:rPr>
        <w:t xml:space="preserve"> </w:t>
      </w:r>
      <w:r w:rsidRPr="000623CA">
        <w:rPr>
          <w:spacing w:val="-1"/>
          <w:lang w:val="nb-NO"/>
        </w:rPr>
        <w:t>rettende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tiltak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innen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avtalt</w:t>
      </w:r>
      <w:r w:rsidRPr="000623CA">
        <w:rPr>
          <w:spacing w:val="46"/>
          <w:lang w:val="nb-NO"/>
        </w:rPr>
        <w:t xml:space="preserve"> </w:t>
      </w:r>
      <w:r w:rsidRPr="000623CA">
        <w:rPr>
          <w:spacing w:val="-1"/>
          <w:lang w:val="nb-NO"/>
        </w:rPr>
        <w:t>frist,</w:t>
      </w:r>
      <w:r w:rsidRPr="000623CA">
        <w:rPr>
          <w:spacing w:val="48"/>
          <w:lang w:val="nb-NO"/>
        </w:rPr>
        <w:t xml:space="preserve"> </w:t>
      </w:r>
      <w:r w:rsidRPr="000623CA">
        <w:rPr>
          <w:lang w:val="nb-NO"/>
        </w:rPr>
        <w:t>har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Kjøperen</w:t>
      </w:r>
      <w:r w:rsidRPr="000623CA">
        <w:rPr>
          <w:spacing w:val="47"/>
          <w:lang w:val="nb-NO"/>
        </w:rPr>
        <w:t xml:space="preserve"> </w:t>
      </w:r>
      <w:r w:rsidRPr="000623CA">
        <w:rPr>
          <w:spacing w:val="-1"/>
          <w:lang w:val="nb-NO"/>
        </w:rPr>
        <w:t>rett</w:t>
      </w:r>
      <w:r w:rsidRPr="000623CA">
        <w:rPr>
          <w:spacing w:val="46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44"/>
          <w:lang w:val="nb-NO"/>
        </w:rPr>
        <w:t xml:space="preserve"> </w:t>
      </w:r>
      <w:r w:rsidRPr="000623CA">
        <w:rPr>
          <w:lang w:val="nb-NO"/>
        </w:rPr>
        <w:t>å</w:t>
      </w:r>
      <w:r w:rsidRPr="000623CA">
        <w:rPr>
          <w:spacing w:val="57"/>
          <w:lang w:val="nb-NO"/>
        </w:rPr>
        <w:t xml:space="preserve"> </w:t>
      </w:r>
      <w:r w:rsidRPr="000623CA">
        <w:rPr>
          <w:spacing w:val="-1"/>
          <w:lang w:val="nb-NO"/>
        </w:rPr>
        <w:t>iverksette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øvrige</w:t>
      </w:r>
      <w:r w:rsidRPr="000623CA">
        <w:rPr>
          <w:spacing w:val="19"/>
          <w:lang w:val="nb-NO"/>
        </w:rPr>
        <w:t xml:space="preserve"> </w:t>
      </w:r>
      <w:r w:rsidRPr="000623CA">
        <w:rPr>
          <w:spacing w:val="-1"/>
          <w:lang w:val="nb-NO"/>
        </w:rPr>
        <w:t>sanksjoner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etter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Kontrakten</w:t>
      </w:r>
      <w:r w:rsidRPr="000623CA">
        <w:rPr>
          <w:spacing w:val="17"/>
          <w:lang w:val="nb-NO"/>
        </w:rPr>
        <w:t xml:space="preserve"> </w:t>
      </w:r>
      <w:r w:rsidRPr="000623CA">
        <w:rPr>
          <w:spacing w:val="-1"/>
          <w:lang w:val="nb-NO"/>
        </w:rPr>
        <w:t>som</w:t>
      </w:r>
      <w:r w:rsidRPr="000623CA">
        <w:rPr>
          <w:spacing w:val="19"/>
          <w:lang w:val="nb-NO"/>
        </w:rPr>
        <w:t xml:space="preserve"> </w:t>
      </w:r>
      <w:r w:rsidRPr="000623CA">
        <w:rPr>
          <w:lang w:val="nb-NO"/>
        </w:rPr>
        <w:t>står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22"/>
          <w:lang w:val="nb-NO"/>
        </w:rPr>
        <w:t xml:space="preserve"> </w:t>
      </w:r>
      <w:r w:rsidRPr="000623CA">
        <w:rPr>
          <w:spacing w:val="-1"/>
          <w:lang w:val="nb-NO"/>
        </w:rPr>
        <w:t>forhold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til</w:t>
      </w:r>
      <w:r w:rsidRPr="000623CA">
        <w:rPr>
          <w:spacing w:val="21"/>
          <w:lang w:val="nb-NO"/>
        </w:rPr>
        <w:t xml:space="preserve"> </w:t>
      </w:r>
      <w:r w:rsidRPr="000623CA">
        <w:rPr>
          <w:spacing w:val="-1"/>
          <w:lang w:val="nb-NO"/>
        </w:rPr>
        <w:t>type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omfang</w:t>
      </w:r>
      <w:r w:rsidRPr="000623CA">
        <w:rPr>
          <w:spacing w:val="20"/>
          <w:lang w:val="nb-NO"/>
        </w:rPr>
        <w:t xml:space="preserve"> </w:t>
      </w:r>
      <w:r w:rsidRPr="000623CA">
        <w:rPr>
          <w:lang w:val="nb-NO"/>
        </w:rPr>
        <w:t>av</w:t>
      </w:r>
      <w:r w:rsidRPr="000623CA">
        <w:rPr>
          <w:spacing w:val="20"/>
          <w:lang w:val="nb-NO"/>
        </w:rPr>
        <w:t xml:space="preserve"> </w:t>
      </w:r>
      <w:r w:rsidRPr="000623CA">
        <w:rPr>
          <w:spacing w:val="-1"/>
          <w:lang w:val="nb-NO"/>
        </w:rPr>
        <w:t>bruddene,</w:t>
      </w:r>
      <w:r w:rsidRPr="000623CA">
        <w:rPr>
          <w:spacing w:val="21"/>
          <w:lang w:val="nb-NO"/>
        </w:rPr>
        <w:t xml:space="preserve"> </w:t>
      </w:r>
      <w:r w:rsidRPr="000623CA">
        <w:rPr>
          <w:lang w:val="nb-NO"/>
        </w:rPr>
        <w:t>og</w:t>
      </w:r>
      <w:r w:rsidRPr="000623CA">
        <w:rPr>
          <w:spacing w:val="17"/>
          <w:lang w:val="nb-NO"/>
        </w:rPr>
        <w:t xml:space="preserve"> </w:t>
      </w:r>
      <w:r w:rsidRPr="000623CA">
        <w:rPr>
          <w:lang w:val="nb-NO"/>
        </w:rPr>
        <w:t>i</w:t>
      </w:r>
      <w:r w:rsidRPr="000623CA">
        <w:rPr>
          <w:spacing w:val="63"/>
          <w:lang w:val="nb-NO"/>
        </w:rPr>
        <w:t xml:space="preserve"> </w:t>
      </w:r>
      <w:r w:rsidRPr="000623CA">
        <w:rPr>
          <w:spacing w:val="-1"/>
          <w:lang w:val="nb-NO"/>
        </w:rPr>
        <w:t xml:space="preserve">forhold </w:t>
      </w:r>
      <w:r w:rsidRPr="000623CA">
        <w:rPr>
          <w:lang w:val="nb-NO"/>
        </w:rPr>
        <w:t>til</w:t>
      </w:r>
      <w:r w:rsidRPr="000623CA">
        <w:rPr>
          <w:spacing w:val="-1"/>
          <w:lang w:val="nb-NO"/>
        </w:rPr>
        <w:t xml:space="preserve"> Kjøperens</w:t>
      </w:r>
      <w:r w:rsidRPr="000623CA">
        <w:rPr>
          <w:spacing w:val="-2"/>
          <w:lang w:val="nb-NO"/>
        </w:rPr>
        <w:t xml:space="preserve"> </w:t>
      </w:r>
      <w:r w:rsidRPr="000623CA">
        <w:rPr>
          <w:spacing w:val="-1"/>
          <w:lang w:val="nb-NO"/>
        </w:rPr>
        <w:t xml:space="preserve">interesse </w:t>
      </w:r>
      <w:r w:rsidRPr="000623CA">
        <w:rPr>
          <w:lang w:val="nb-NO"/>
        </w:rPr>
        <w:t>av</w:t>
      </w:r>
      <w:r w:rsidRPr="000623CA">
        <w:rPr>
          <w:spacing w:val="-2"/>
          <w:lang w:val="nb-NO"/>
        </w:rPr>
        <w:t xml:space="preserve"> </w:t>
      </w:r>
      <w:r w:rsidRPr="000623CA">
        <w:rPr>
          <w:lang w:val="nb-NO"/>
        </w:rPr>
        <w:t>at</w:t>
      </w:r>
      <w:r w:rsidRPr="000623CA">
        <w:rPr>
          <w:spacing w:val="-1"/>
          <w:lang w:val="nb-NO"/>
        </w:rPr>
        <w:t xml:space="preserve"> kravene </w:t>
      </w:r>
      <w:r w:rsidRPr="000623CA">
        <w:rPr>
          <w:lang w:val="nb-NO"/>
        </w:rPr>
        <w:t>er</w:t>
      </w:r>
      <w:r w:rsidRPr="000623CA">
        <w:rPr>
          <w:spacing w:val="-1"/>
          <w:lang w:val="nb-NO"/>
        </w:rPr>
        <w:t xml:space="preserve"> fulgt.</w:t>
      </w:r>
    </w:p>
    <w:sectPr w:rsidR="00D11D4E" w:rsidRPr="000623CA">
      <w:pgSz w:w="11900" w:h="16850"/>
      <w:pgMar w:top="34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A18"/>
    <w:multiLevelType w:val="multilevel"/>
    <w:tmpl w:val="FE50F752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0" w:hanging="720"/>
        <w:jc w:val="left"/>
      </w:pPr>
      <w:rPr>
        <w:rFonts w:ascii="Cambria" w:eastAsia="Cambria" w:hAnsi="Cambria" w:hint="default"/>
        <w:color w:val="004E6C"/>
        <w:spacing w:val="13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80" w:hanging="720"/>
        <w:jc w:val="left"/>
      </w:pPr>
      <w:rPr>
        <w:rFonts w:ascii="Cambria" w:eastAsia="Cambria" w:hAnsi="Cambria" w:hint="default"/>
        <w:color w:val="004D6C"/>
        <w:spacing w:val="-1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02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9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79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9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79" w:hanging="720"/>
      </w:pPr>
      <w:rPr>
        <w:rFonts w:hint="default"/>
      </w:rPr>
    </w:lvl>
  </w:abstractNum>
  <w:abstractNum w:abstractNumId="1">
    <w:nsid w:val="286315EF"/>
    <w:multiLevelType w:val="multilevel"/>
    <w:tmpl w:val="A9F6C494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ascii="Cambria" w:eastAsia="Cambria" w:hAnsi="Cambria" w:hint="default"/>
        <w:color w:val="004E6C"/>
        <w:spacing w:val="19"/>
        <w:sz w:val="28"/>
        <w:szCs w:val="28"/>
      </w:rPr>
    </w:lvl>
    <w:lvl w:ilvl="1">
      <w:start w:val="1"/>
      <w:numFmt w:val="decimal"/>
      <w:lvlText w:val="%1.%2."/>
      <w:lvlJc w:val="left"/>
      <w:pPr>
        <w:ind w:left="1180" w:hanging="720"/>
        <w:jc w:val="left"/>
      </w:pPr>
      <w:rPr>
        <w:rFonts w:ascii="Cambria" w:eastAsia="Cambria" w:hAnsi="Cambria" w:hint="default"/>
        <w:color w:val="004E6C"/>
        <w:spacing w:val="13"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1540" w:hanging="361"/>
      </w:pPr>
      <w:rPr>
        <w:rFonts w:ascii="Symbol" w:eastAsia="Symbol" w:hAnsi="Symbol" w:hint="default"/>
        <w:w w:val="76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4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1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7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2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68" w:hanging="361"/>
      </w:pPr>
      <w:rPr>
        <w:rFonts w:hint="default"/>
      </w:rPr>
    </w:lvl>
  </w:abstractNum>
  <w:abstractNum w:abstractNumId="2">
    <w:nsid w:val="6FF559EB"/>
    <w:multiLevelType w:val="hybridMultilevel"/>
    <w:tmpl w:val="A5C403F4"/>
    <w:lvl w:ilvl="0" w:tplc="F98AC6EC">
      <w:start w:val="1"/>
      <w:numFmt w:val="bullet"/>
      <w:lvlText w:val="•"/>
      <w:lvlJc w:val="left"/>
      <w:pPr>
        <w:ind w:left="1540" w:hanging="721"/>
      </w:pPr>
      <w:rPr>
        <w:rFonts w:ascii="Cambria" w:eastAsia="Cambria" w:hAnsi="Cambria" w:hint="default"/>
        <w:sz w:val="22"/>
        <w:szCs w:val="22"/>
      </w:rPr>
    </w:lvl>
    <w:lvl w:ilvl="1" w:tplc="BF8297F4">
      <w:start w:val="1"/>
      <w:numFmt w:val="bullet"/>
      <w:lvlText w:val="•"/>
      <w:lvlJc w:val="left"/>
      <w:pPr>
        <w:ind w:left="2453" w:hanging="721"/>
      </w:pPr>
      <w:rPr>
        <w:rFonts w:hint="default"/>
      </w:rPr>
    </w:lvl>
    <w:lvl w:ilvl="2" w:tplc="E662DD26">
      <w:start w:val="1"/>
      <w:numFmt w:val="bullet"/>
      <w:lvlText w:val="•"/>
      <w:lvlJc w:val="left"/>
      <w:pPr>
        <w:ind w:left="3367" w:hanging="721"/>
      </w:pPr>
      <w:rPr>
        <w:rFonts w:hint="default"/>
      </w:rPr>
    </w:lvl>
    <w:lvl w:ilvl="3" w:tplc="AF2A9214">
      <w:start w:val="1"/>
      <w:numFmt w:val="bullet"/>
      <w:lvlText w:val="•"/>
      <w:lvlJc w:val="left"/>
      <w:pPr>
        <w:ind w:left="4281" w:hanging="721"/>
      </w:pPr>
      <w:rPr>
        <w:rFonts w:hint="default"/>
      </w:rPr>
    </w:lvl>
    <w:lvl w:ilvl="4" w:tplc="76F6362C">
      <w:start w:val="1"/>
      <w:numFmt w:val="bullet"/>
      <w:lvlText w:val="•"/>
      <w:lvlJc w:val="left"/>
      <w:pPr>
        <w:ind w:left="5195" w:hanging="721"/>
      </w:pPr>
      <w:rPr>
        <w:rFonts w:hint="default"/>
      </w:rPr>
    </w:lvl>
    <w:lvl w:ilvl="5" w:tplc="A65C927E">
      <w:start w:val="1"/>
      <w:numFmt w:val="bullet"/>
      <w:lvlText w:val="•"/>
      <w:lvlJc w:val="left"/>
      <w:pPr>
        <w:ind w:left="6109" w:hanging="721"/>
      </w:pPr>
      <w:rPr>
        <w:rFonts w:hint="default"/>
      </w:rPr>
    </w:lvl>
    <w:lvl w:ilvl="6" w:tplc="93F8FDA0">
      <w:start w:val="1"/>
      <w:numFmt w:val="bullet"/>
      <w:lvlText w:val="•"/>
      <w:lvlJc w:val="left"/>
      <w:pPr>
        <w:ind w:left="7023" w:hanging="721"/>
      </w:pPr>
      <w:rPr>
        <w:rFonts w:hint="default"/>
      </w:rPr>
    </w:lvl>
    <w:lvl w:ilvl="7" w:tplc="7F16E362">
      <w:start w:val="1"/>
      <w:numFmt w:val="bullet"/>
      <w:lvlText w:val="•"/>
      <w:lvlJc w:val="left"/>
      <w:pPr>
        <w:ind w:left="7937" w:hanging="721"/>
      </w:pPr>
      <w:rPr>
        <w:rFonts w:hint="default"/>
      </w:rPr>
    </w:lvl>
    <w:lvl w:ilvl="8" w:tplc="E7869F98">
      <w:start w:val="1"/>
      <w:numFmt w:val="bullet"/>
      <w:lvlText w:val="•"/>
      <w:lvlJc w:val="left"/>
      <w:pPr>
        <w:ind w:left="8851" w:hanging="72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4E"/>
    <w:rsid w:val="000623CA"/>
    <w:rsid w:val="00062D8F"/>
    <w:rsid w:val="00287A39"/>
    <w:rsid w:val="00A62D5A"/>
    <w:rsid w:val="00BA26CB"/>
    <w:rsid w:val="00C27AD2"/>
    <w:rsid w:val="00D11D4E"/>
    <w:rsid w:val="00F5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Overskrift1">
    <w:name w:val="heading 1"/>
    <w:basedOn w:val="Normal"/>
    <w:uiPriority w:val="1"/>
    <w:qFormat/>
    <w:pPr>
      <w:ind w:left="820" w:hanging="360"/>
      <w:outlineLvl w:val="0"/>
    </w:pPr>
    <w:rPr>
      <w:rFonts w:ascii="Cambria" w:eastAsia="Cambria" w:hAnsi="Cambria"/>
      <w:sz w:val="28"/>
      <w:szCs w:val="28"/>
    </w:rPr>
  </w:style>
  <w:style w:type="paragraph" w:styleId="Overskrift2">
    <w:name w:val="heading 2"/>
    <w:basedOn w:val="Normal"/>
    <w:uiPriority w:val="1"/>
    <w:qFormat/>
    <w:pPr>
      <w:ind w:left="1180" w:hanging="720"/>
      <w:outlineLvl w:val="1"/>
    </w:pPr>
    <w:rPr>
      <w:rFonts w:ascii="Cambria" w:eastAsia="Cambria" w:hAnsi="Cambria"/>
      <w:sz w:val="24"/>
      <w:szCs w:val="24"/>
    </w:rPr>
  </w:style>
  <w:style w:type="paragraph" w:styleId="Overskrift3">
    <w:name w:val="heading 3"/>
    <w:basedOn w:val="Normal"/>
    <w:uiPriority w:val="1"/>
    <w:qFormat/>
    <w:pPr>
      <w:spacing w:before="3"/>
      <w:ind w:left="100"/>
      <w:outlineLvl w:val="2"/>
    </w:pPr>
    <w:rPr>
      <w:rFonts w:ascii="Cambria" w:eastAsia="Cambria" w:hAnsi="Cambria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spacing w:before="61"/>
      <w:ind w:left="820"/>
    </w:pPr>
    <w:rPr>
      <w:rFonts w:ascii="Cambria" w:eastAsia="Cambria" w:hAnsi="Cambria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obletekst">
    <w:name w:val="Balloon Text"/>
    <w:basedOn w:val="Normal"/>
    <w:link w:val="BobletekstTegn"/>
    <w:uiPriority w:val="99"/>
    <w:semiHidden/>
    <w:unhideWhenUsed/>
    <w:rsid w:val="00062D8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2D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Overskrift1">
    <w:name w:val="heading 1"/>
    <w:basedOn w:val="Normal"/>
    <w:uiPriority w:val="1"/>
    <w:qFormat/>
    <w:pPr>
      <w:ind w:left="820" w:hanging="360"/>
      <w:outlineLvl w:val="0"/>
    </w:pPr>
    <w:rPr>
      <w:rFonts w:ascii="Cambria" w:eastAsia="Cambria" w:hAnsi="Cambria"/>
      <w:sz w:val="28"/>
      <w:szCs w:val="28"/>
    </w:rPr>
  </w:style>
  <w:style w:type="paragraph" w:styleId="Overskrift2">
    <w:name w:val="heading 2"/>
    <w:basedOn w:val="Normal"/>
    <w:uiPriority w:val="1"/>
    <w:qFormat/>
    <w:pPr>
      <w:ind w:left="1180" w:hanging="720"/>
      <w:outlineLvl w:val="1"/>
    </w:pPr>
    <w:rPr>
      <w:rFonts w:ascii="Cambria" w:eastAsia="Cambria" w:hAnsi="Cambria"/>
      <w:sz w:val="24"/>
      <w:szCs w:val="24"/>
    </w:rPr>
  </w:style>
  <w:style w:type="paragraph" w:styleId="Overskrift3">
    <w:name w:val="heading 3"/>
    <w:basedOn w:val="Normal"/>
    <w:uiPriority w:val="1"/>
    <w:qFormat/>
    <w:pPr>
      <w:spacing w:before="3"/>
      <w:ind w:left="100"/>
      <w:outlineLvl w:val="2"/>
    </w:pPr>
    <w:rPr>
      <w:rFonts w:ascii="Cambria" w:eastAsia="Cambria" w:hAnsi="Cambria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spacing w:before="61"/>
      <w:ind w:left="820"/>
    </w:pPr>
    <w:rPr>
      <w:rFonts w:ascii="Cambria" w:eastAsia="Cambria" w:hAnsi="Cambria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obletekst">
    <w:name w:val="Balloon Text"/>
    <w:basedOn w:val="Normal"/>
    <w:link w:val="BobletekstTegn"/>
    <w:uiPriority w:val="99"/>
    <w:semiHidden/>
    <w:unhideWhenUsed/>
    <w:rsid w:val="00062D8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2D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35BF6031</Template>
  <TotalTime>8</TotalTime>
  <Pages>3</Pages>
  <Words>1362</Words>
  <Characters>7224</Characters>
  <Application>Microsoft Office Word</Application>
  <DocSecurity>0</DocSecurity>
  <Lines>60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Alm</dc:creator>
  <cp:lastModifiedBy>Skoglund, Ole Jan</cp:lastModifiedBy>
  <cp:revision>5</cp:revision>
  <cp:lastPrinted>2019-10-21T06:45:00Z</cp:lastPrinted>
  <dcterms:created xsi:type="dcterms:W3CDTF">2019-10-20T18:55:00Z</dcterms:created>
  <dcterms:modified xsi:type="dcterms:W3CDTF">2019-11-05T12:41:00Z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2018-03-16T00:00:00Z</vt:filetime>
  </property>
  <property fmtid="{D5CDD505-2E9C-101B-9397-08002B2CF9AE}" pid="3" name="LastSaved">
    <vt:filetime>2018-08-10T00:00:00Z</vt:filetime>
  </property>
</Properties>
</file>